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6CAB" w:rsidRDefault="009616E8" w:rsidP="009616E8">
      <w:pPr>
        <w:spacing w:after="0" w:line="240" w:lineRule="auto"/>
        <w:jc w:val="center"/>
        <w:rPr>
          <w:rFonts w:eastAsia="Times New Roman" w:cs="Arial"/>
          <w:b/>
          <w:sz w:val="28"/>
          <w:szCs w:val="28"/>
          <w:lang w:eastAsia="pt-BR"/>
        </w:rPr>
      </w:pPr>
      <w:bookmarkStart w:id="0" w:name="_GoBack"/>
      <w:bookmarkEnd w:id="0"/>
      <w:r w:rsidRPr="009616E8">
        <w:rPr>
          <w:rFonts w:eastAsia="Times New Roman" w:cs="Arial"/>
          <w:b/>
          <w:sz w:val="28"/>
          <w:szCs w:val="28"/>
          <w:lang w:eastAsia="pt-BR"/>
        </w:rPr>
        <w:t>FORMULÁRIO</w:t>
      </w:r>
      <w:r w:rsidR="00212D1A">
        <w:rPr>
          <w:rFonts w:eastAsia="Times New Roman" w:cs="Arial"/>
          <w:b/>
          <w:sz w:val="28"/>
          <w:szCs w:val="28"/>
          <w:lang w:eastAsia="pt-BR"/>
        </w:rPr>
        <w:t xml:space="preserve"> DE INSCRIÇÃO</w:t>
      </w:r>
    </w:p>
    <w:p w:rsidR="00212D1A" w:rsidRPr="00EE07AB" w:rsidRDefault="00212D1A" w:rsidP="009616E8">
      <w:pPr>
        <w:spacing w:after="0" w:line="240" w:lineRule="auto"/>
        <w:jc w:val="center"/>
        <w:rPr>
          <w:rFonts w:eastAsia="Times New Roman" w:cs="Arial"/>
          <w:lang w:eastAsia="pt-BR"/>
        </w:rPr>
      </w:pPr>
    </w:p>
    <w:p w:rsidR="005D0143" w:rsidRPr="00212D1A" w:rsidRDefault="005D0143" w:rsidP="005D0143">
      <w:pPr>
        <w:spacing w:after="0" w:line="240" w:lineRule="auto"/>
        <w:jc w:val="center"/>
        <w:rPr>
          <w:rFonts w:eastAsia="Times New Roman" w:cs="Arial"/>
          <w:b/>
          <w:sz w:val="28"/>
          <w:szCs w:val="28"/>
          <w:lang w:eastAsia="pt-BR"/>
        </w:rPr>
      </w:pPr>
      <w:r w:rsidRPr="00212D1A">
        <w:rPr>
          <w:rFonts w:eastAsia="Times New Roman" w:cs="Arial"/>
          <w:b/>
          <w:sz w:val="28"/>
          <w:szCs w:val="28"/>
          <w:lang w:eastAsia="pt-BR"/>
        </w:rPr>
        <w:t xml:space="preserve">II Prêmio Boas Práticas Ambientais Sisema </w:t>
      </w:r>
      <w:r w:rsidR="00776AB2" w:rsidRPr="00212D1A">
        <w:rPr>
          <w:rFonts w:eastAsia="Times New Roman" w:cs="Arial"/>
          <w:b/>
          <w:sz w:val="28"/>
          <w:szCs w:val="28"/>
          <w:lang w:eastAsia="pt-BR"/>
        </w:rPr>
        <w:t>“</w:t>
      </w:r>
      <w:r w:rsidRPr="00212D1A">
        <w:rPr>
          <w:rFonts w:eastAsia="Times New Roman" w:cs="Arial"/>
          <w:b/>
          <w:sz w:val="28"/>
          <w:szCs w:val="28"/>
          <w:lang w:eastAsia="pt-BR"/>
        </w:rPr>
        <w:t>Águas Gerais</w:t>
      </w:r>
      <w:r w:rsidR="00776AB2" w:rsidRPr="00212D1A">
        <w:rPr>
          <w:rFonts w:eastAsia="Times New Roman" w:cs="Arial"/>
          <w:b/>
          <w:sz w:val="28"/>
          <w:szCs w:val="28"/>
          <w:lang w:eastAsia="pt-BR"/>
        </w:rPr>
        <w:t>”</w:t>
      </w:r>
      <w:r w:rsidRPr="00212D1A">
        <w:rPr>
          <w:rFonts w:eastAsia="Times New Roman" w:cs="Arial"/>
          <w:b/>
          <w:sz w:val="28"/>
          <w:szCs w:val="28"/>
          <w:lang w:eastAsia="pt-BR"/>
        </w:rPr>
        <w:t xml:space="preserve"> </w:t>
      </w:r>
      <w:r w:rsidR="00776AB2" w:rsidRPr="00212D1A">
        <w:rPr>
          <w:rFonts w:eastAsia="Times New Roman" w:cs="Arial"/>
          <w:b/>
          <w:sz w:val="28"/>
          <w:szCs w:val="28"/>
          <w:lang w:eastAsia="pt-BR"/>
        </w:rPr>
        <w:t xml:space="preserve">- Edição </w:t>
      </w:r>
      <w:r w:rsidRPr="00212D1A">
        <w:rPr>
          <w:rFonts w:eastAsia="Times New Roman" w:cs="Arial"/>
          <w:b/>
          <w:sz w:val="28"/>
          <w:szCs w:val="28"/>
          <w:lang w:eastAsia="pt-BR"/>
        </w:rPr>
        <w:t>2018</w:t>
      </w:r>
    </w:p>
    <w:p w:rsidR="005D0143" w:rsidRPr="00EE07AB" w:rsidRDefault="005D0143" w:rsidP="005D0143">
      <w:pPr>
        <w:spacing w:after="0" w:line="240" w:lineRule="auto"/>
        <w:jc w:val="center"/>
        <w:rPr>
          <w:rFonts w:eastAsia="Times New Roman" w:cs="Arial"/>
          <w:lang w:eastAsia="pt-BR"/>
        </w:rPr>
      </w:pPr>
    </w:p>
    <w:p w:rsidR="005D0143" w:rsidRPr="00970A8F" w:rsidRDefault="005D0143" w:rsidP="005D01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D0D0D" w:themeFill="text1" w:themeFillTint="F2"/>
        <w:spacing w:after="0" w:line="240" w:lineRule="auto"/>
        <w:jc w:val="center"/>
        <w:rPr>
          <w:rFonts w:eastAsia="Times New Roman" w:cs="Arial"/>
          <w:b/>
          <w:lang w:eastAsia="pt-BR"/>
        </w:rPr>
      </w:pPr>
      <w:r>
        <w:rPr>
          <w:rFonts w:eastAsia="Times New Roman" w:cs="Arial"/>
          <w:b/>
          <w:lang w:eastAsia="pt-BR"/>
        </w:rPr>
        <w:t xml:space="preserve">Instruções de preenchimento         </w:t>
      </w:r>
    </w:p>
    <w:p w:rsidR="005D0143" w:rsidRDefault="005D0143" w:rsidP="005D0143">
      <w:pPr>
        <w:spacing w:after="0" w:line="240" w:lineRule="auto"/>
        <w:jc w:val="center"/>
        <w:rPr>
          <w:rFonts w:eastAsia="Times New Roman" w:cs="Arial"/>
          <w:lang w:eastAsia="pt-BR"/>
        </w:rPr>
      </w:pPr>
    </w:p>
    <w:p w:rsidR="005D0143" w:rsidRDefault="005D0143" w:rsidP="005D0143">
      <w:pPr>
        <w:pStyle w:val="PargrafodaLista"/>
        <w:numPr>
          <w:ilvl w:val="0"/>
          <w:numId w:val="4"/>
        </w:numPr>
        <w:spacing w:after="0" w:line="240" w:lineRule="auto"/>
        <w:jc w:val="both"/>
        <w:rPr>
          <w:rFonts w:eastAsia="Times New Roman" w:cs="Arial"/>
          <w:lang w:eastAsia="pt-BR"/>
        </w:rPr>
      </w:pPr>
      <w:r w:rsidRPr="00FD577A">
        <w:rPr>
          <w:rFonts w:eastAsia="Times New Roman" w:cs="Arial"/>
          <w:lang w:eastAsia="pt-BR"/>
        </w:rPr>
        <w:t xml:space="preserve">Todos os campos são obrigatórios, salvo nos casos expressos em contrário. </w:t>
      </w:r>
    </w:p>
    <w:p w:rsidR="005D0143" w:rsidRPr="00FD577A" w:rsidRDefault="005D0143" w:rsidP="005D0143">
      <w:pPr>
        <w:pStyle w:val="PargrafodaLista"/>
        <w:numPr>
          <w:ilvl w:val="0"/>
          <w:numId w:val="4"/>
        </w:numPr>
        <w:spacing w:after="0" w:line="240" w:lineRule="auto"/>
        <w:jc w:val="both"/>
        <w:rPr>
          <w:rFonts w:eastAsia="Times New Roman" w:cs="Arial"/>
          <w:lang w:eastAsia="pt-BR"/>
        </w:rPr>
      </w:pPr>
      <w:r w:rsidRPr="00FD577A">
        <w:rPr>
          <w:rFonts w:eastAsia="Times New Roman" w:cs="Arial"/>
          <w:lang w:eastAsia="pt-BR"/>
        </w:rPr>
        <w:t xml:space="preserve">Após o preenchimento, o participante deverá imprimir, assinar, digitalizar o formulário em formato PDF e encaminhá-lo para o e-mail premio.boaspraticas@meioambiente.mg.gov.br, durante o período de 13 de março a 13 de maio de 2018, conforme </w:t>
      </w:r>
      <w:r w:rsidR="00995638">
        <w:rPr>
          <w:rFonts w:eastAsia="Times New Roman" w:cs="Arial"/>
          <w:lang w:eastAsia="pt-BR"/>
        </w:rPr>
        <w:t xml:space="preserve">prazo estabelecido no </w:t>
      </w:r>
      <w:r w:rsidRPr="00FD577A">
        <w:rPr>
          <w:rFonts w:eastAsia="Times New Roman" w:cs="Arial"/>
          <w:lang w:eastAsia="pt-BR"/>
        </w:rPr>
        <w:t>regulamento</w:t>
      </w:r>
      <w:r w:rsidR="00995638">
        <w:rPr>
          <w:rFonts w:eastAsia="Times New Roman" w:cs="Arial"/>
          <w:lang w:eastAsia="pt-BR"/>
        </w:rPr>
        <w:t xml:space="preserve">, ou posteriormente </w:t>
      </w:r>
      <w:r w:rsidR="00776AB2">
        <w:rPr>
          <w:rFonts w:eastAsia="Times New Roman" w:cs="Arial"/>
          <w:lang w:eastAsia="pt-BR"/>
        </w:rPr>
        <w:t xml:space="preserve">caso haja </w:t>
      </w:r>
      <w:r w:rsidR="00995638">
        <w:rPr>
          <w:rFonts w:eastAsia="Times New Roman" w:cs="Arial"/>
          <w:lang w:eastAsia="pt-BR"/>
        </w:rPr>
        <w:t>eventua</w:t>
      </w:r>
      <w:r w:rsidR="00776AB2">
        <w:rPr>
          <w:rFonts w:eastAsia="Times New Roman" w:cs="Arial"/>
          <w:lang w:eastAsia="pt-BR"/>
        </w:rPr>
        <w:t>l</w:t>
      </w:r>
      <w:r w:rsidR="00995638">
        <w:rPr>
          <w:rFonts w:eastAsia="Times New Roman" w:cs="Arial"/>
          <w:lang w:eastAsia="pt-BR"/>
        </w:rPr>
        <w:t xml:space="preserve"> prorrogaç</w:t>
      </w:r>
      <w:r w:rsidR="00776AB2">
        <w:rPr>
          <w:rFonts w:eastAsia="Times New Roman" w:cs="Arial"/>
          <w:lang w:eastAsia="pt-BR"/>
        </w:rPr>
        <w:t>ão</w:t>
      </w:r>
      <w:r w:rsidRPr="00FD577A">
        <w:rPr>
          <w:rFonts w:eastAsia="Times New Roman" w:cs="Arial"/>
          <w:lang w:eastAsia="pt-BR"/>
        </w:rPr>
        <w:t>.</w:t>
      </w:r>
    </w:p>
    <w:p w:rsidR="005D0143" w:rsidRDefault="005D0143" w:rsidP="005D0143">
      <w:pPr>
        <w:pStyle w:val="PargrafodaLista"/>
        <w:numPr>
          <w:ilvl w:val="0"/>
          <w:numId w:val="4"/>
        </w:numPr>
        <w:spacing w:after="0" w:line="240" w:lineRule="auto"/>
        <w:jc w:val="both"/>
        <w:rPr>
          <w:rFonts w:eastAsia="Times New Roman" w:cs="Arial"/>
          <w:lang w:eastAsia="pt-BR"/>
        </w:rPr>
      </w:pPr>
      <w:r>
        <w:rPr>
          <w:rFonts w:eastAsia="Times New Roman" w:cs="Arial"/>
          <w:lang w:eastAsia="pt-BR"/>
        </w:rPr>
        <w:t xml:space="preserve">O envio do Formulário de Inscrição fora do prazo </w:t>
      </w:r>
      <w:r w:rsidR="00212D1A">
        <w:rPr>
          <w:rFonts w:eastAsia="Times New Roman" w:cs="Arial"/>
          <w:lang w:eastAsia="pt-BR"/>
        </w:rPr>
        <w:t>estipulado</w:t>
      </w:r>
      <w:r>
        <w:rPr>
          <w:rFonts w:eastAsia="Times New Roman" w:cs="Arial"/>
          <w:lang w:eastAsia="pt-BR"/>
        </w:rPr>
        <w:t xml:space="preserve"> implicará na imediata desclassificação do projeto ou prática do </w:t>
      </w:r>
      <w:r w:rsidRPr="00A56351">
        <w:rPr>
          <w:rFonts w:eastAsia="Times New Roman" w:cs="Arial"/>
          <w:lang w:eastAsia="pt-BR"/>
        </w:rPr>
        <w:t>II Prêmio de Boas Práticas Ambientais “Águas Gerais”</w:t>
      </w:r>
      <w:r>
        <w:rPr>
          <w:rFonts w:eastAsia="Times New Roman" w:cs="Arial"/>
          <w:lang w:eastAsia="pt-BR"/>
        </w:rPr>
        <w:t xml:space="preserve">. </w:t>
      </w:r>
    </w:p>
    <w:p w:rsidR="005D0143" w:rsidRPr="006C3947" w:rsidRDefault="005D0143" w:rsidP="005D0143">
      <w:pPr>
        <w:pStyle w:val="PargrafodaLista"/>
        <w:numPr>
          <w:ilvl w:val="0"/>
          <w:numId w:val="4"/>
        </w:numPr>
        <w:spacing w:after="0" w:line="240" w:lineRule="auto"/>
        <w:jc w:val="both"/>
        <w:rPr>
          <w:rFonts w:eastAsia="Times New Roman" w:cs="Arial"/>
          <w:lang w:eastAsia="pt-BR"/>
        </w:rPr>
      </w:pPr>
      <w:r w:rsidRPr="006C3947">
        <w:rPr>
          <w:rFonts w:eastAsia="Times New Roman" w:cs="Arial"/>
          <w:lang w:eastAsia="pt-BR"/>
        </w:rPr>
        <w:t>O preenchimento e envio deste Formulário de Inscrição implica automaticamente na plena aceitação de todas as disposições previstas no regulamento do II Prêmio de Boas Práticas Ambientais “Águas Gerais”</w:t>
      </w:r>
      <w:r>
        <w:rPr>
          <w:rFonts w:eastAsia="Times New Roman" w:cs="Arial"/>
          <w:lang w:eastAsia="pt-BR"/>
        </w:rPr>
        <w:t>, disponível para acesso no endereço www.meioambiente.mg.gov.br/premioboaspraticas</w:t>
      </w:r>
    </w:p>
    <w:p w:rsidR="005D0143" w:rsidRDefault="005D0143" w:rsidP="005D0143">
      <w:pPr>
        <w:pStyle w:val="PargrafodaLista"/>
        <w:numPr>
          <w:ilvl w:val="0"/>
          <w:numId w:val="4"/>
        </w:numPr>
        <w:spacing w:after="0" w:line="240" w:lineRule="auto"/>
        <w:jc w:val="both"/>
        <w:rPr>
          <w:rFonts w:eastAsia="Times New Roman" w:cs="Arial"/>
          <w:lang w:eastAsia="pt-BR"/>
        </w:rPr>
      </w:pPr>
      <w:r>
        <w:rPr>
          <w:rFonts w:eastAsia="Times New Roman" w:cs="Arial"/>
          <w:lang w:eastAsia="pt-BR"/>
        </w:rPr>
        <w:t xml:space="preserve">As práticas ou projetos participantes do </w:t>
      </w:r>
      <w:r w:rsidRPr="00A56351">
        <w:rPr>
          <w:rFonts w:eastAsia="Times New Roman" w:cs="Arial"/>
          <w:lang w:eastAsia="pt-BR"/>
        </w:rPr>
        <w:t>II Prêmio de Boas Práticas Ambientais “Águas Gerais”</w:t>
      </w:r>
      <w:r>
        <w:rPr>
          <w:rFonts w:eastAsia="Times New Roman" w:cs="Arial"/>
          <w:lang w:eastAsia="pt-BR"/>
        </w:rPr>
        <w:t xml:space="preserve"> deverão estar em fase de </w:t>
      </w:r>
      <w:r w:rsidRPr="006E4EA4">
        <w:rPr>
          <w:rFonts w:eastAsia="Times New Roman" w:cs="Arial"/>
          <w:lang w:eastAsia="pt-BR"/>
        </w:rPr>
        <w:t>execução ou terem sido executados até a data da inscrição no Prêmi</w:t>
      </w:r>
      <w:r>
        <w:rPr>
          <w:rFonts w:eastAsia="Times New Roman" w:cs="Arial"/>
          <w:lang w:eastAsia="pt-BR"/>
        </w:rPr>
        <w:t>o. Não serão aceit</w:t>
      </w:r>
      <w:r w:rsidR="00212D1A">
        <w:rPr>
          <w:rFonts w:eastAsia="Times New Roman" w:cs="Arial"/>
          <w:lang w:eastAsia="pt-BR"/>
        </w:rPr>
        <w:t>a</w:t>
      </w:r>
      <w:r w:rsidRPr="006E4EA4">
        <w:rPr>
          <w:rFonts w:eastAsia="Times New Roman" w:cs="Arial"/>
          <w:lang w:eastAsia="pt-BR"/>
        </w:rPr>
        <w:t xml:space="preserve">s práticas ou projetos </w:t>
      </w:r>
      <w:r w:rsidR="00212D1A">
        <w:rPr>
          <w:rFonts w:eastAsia="Times New Roman" w:cs="Arial"/>
          <w:lang w:eastAsia="pt-BR"/>
        </w:rPr>
        <w:t>cuja execução ainda não foi iniciada</w:t>
      </w:r>
      <w:r w:rsidRPr="006E4EA4">
        <w:rPr>
          <w:rFonts w:eastAsia="Times New Roman" w:cs="Arial"/>
          <w:lang w:eastAsia="pt-BR"/>
        </w:rPr>
        <w:t xml:space="preserve">. </w:t>
      </w:r>
    </w:p>
    <w:p w:rsidR="005D0143" w:rsidRDefault="005D0143" w:rsidP="005D0143">
      <w:pPr>
        <w:pStyle w:val="PargrafodaLista"/>
        <w:numPr>
          <w:ilvl w:val="0"/>
          <w:numId w:val="4"/>
        </w:numPr>
        <w:spacing w:after="0" w:line="240" w:lineRule="auto"/>
        <w:jc w:val="both"/>
        <w:rPr>
          <w:rFonts w:eastAsia="Times New Roman" w:cs="Arial"/>
          <w:lang w:eastAsia="pt-BR"/>
        </w:rPr>
      </w:pPr>
      <w:r>
        <w:rPr>
          <w:rFonts w:eastAsia="Times New Roman" w:cs="Arial"/>
          <w:lang w:eastAsia="pt-BR"/>
        </w:rPr>
        <w:t xml:space="preserve">Somente serão aceitos práticas ou projetos que sejam executados pelos próprios participantes. </w:t>
      </w:r>
    </w:p>
    <w:p w:rsidR="005D0143" w:rsidRDefault="005D0143" w:rsidP="005D0143">
      <w:pPr>
        <w:pStyle w:val="PargrafodaLista"/>
        <w:numPr>
          <w:ilvl w:val="0"/>
          <w:numId w:val="4"/>
        </w:numPr>
        <w:spacing w:after="0" w:line="240" w:lineRule="auto"/>
        <w:jc w:val="both"/>
        <w:rPr>
          <w:rFonts w:eastAsia="Times New Roman" w:cs="Arial"/>
          <w:lang w:eastAsia="pt-BR"/>
        </w:rPr>
      </w:pPr>
      <w:r>
        <w:rPr>
          <w:rFonts w:eastAsia="Times New Roman" w:cs="Arial"/>
          <w:lang w:eastAsia="pt-BR"/>
        </w:rPr>
        <w:t>Os participantes deverão estar em dia com todas as suas obrigações legais ambientais, principalmente quanto à regularização ambiental de suas atividades ou empreendimentos, nos casos aplicáveis.</w:t>
      </w:r>
    </w:p>
    <w:p w:rsidR="005D0143" w:rsidRDefault="005D0143" w:rsidP="005D0143">
      <w:pPr>
        <w:pStyle w:val="PargrafodaLista"/>
        <w:numPr>
          <w:ilvl w:val="0"/>
          <w:numId w:val="4"/>
        </w:numPr>
        <w:spacing w:after="0" w:line="240" w:lineRule="auto"/>
        <w:jc w:val="both"/>
        <w:rPr>
          <w:rFonts w:eastAsia="Times New Roman" w:cs="Arial"/>
          <w:lang w:eastAsia="pt-BR"/>
        </w:rPr>
      </w:pPr>
      <w:r>
        <w:rPr>
          <w:rFonts w:eastAsia="Times New Roman" w:cs="Arial"/>
          <w:lang w:eastAsia="pt-BR"/>
        </w:rPr>
        <w:t xml:space="preserve">Quaisquer informações sobre eventuais mudanças nas regras e prazos do </w:t>
      </w:r>
      <w:r w:rsidRPr="00A56351">
        <w:rPr>
          <w:rFonts w:eastAsia="Times New Roman" w:cs="Arial"/>
          <w:lang w:eastAsia="pt-BR"/>
        </w:rPr>
        <w:t>II Prêmio de Boas Práticas Ambientais “Águas Gerais”</w:t>
      </w:r>
      <w:r>
        <w:rPr>
          <w:rFonts w:eastAsia="Times New Roman" w:cs="Arial"/>
          <w:lang w:eastAsia="pt-BR"/>
        </w:rPr>
        <w:t xml:space="preserve"> serão disponibilizadas no seu endereço oficial - </w:t>
      </w:r>
      <w:r w:rsidRPr="005D6261">
        <w:rPr>
          <w:rFonts w:eastAsia="Times New Roman" w:cs="Arial"/>
          <w:lang w:eastAsia="pt-BR"/>
        </w:rPr>
        <w:t>www.meioambiente.mg.gov.br/premioboaspraticas</w:t>
      </w:r>
      <w:r>
        <w:rPr>
          <w:rFonts w:eastAsia="Times New Roman" w:cs="Arial"/>
          <w:lang w:eastAsia="pt-BR"/>
        </w:rPr>
        <w:t>. Os organizadores não comunicarão individualmente aos participantes qua</w:t>
      </w:r>
      <w:r w:rsidR="00212D1A">
        <w:rPr>
          <w:rFonts w:eastAsia="Times New Roman" w:cs="Arial"/>
          <w:lang w:eastAsia="pt-BR"/>
        </w:rPr>
        <w:t>is</w:t>
      </w:r>
      <w:r>
        <w:rPr>
          <w:rFonts w:eastAsia="Times New Roman" w:cs="Arial"/>
          <w:lang w:eastAsia="pt-BR"/>
        </w:rPr>
        <w:t>quer mudança</w:t>
      </w:r>
      <w:r w:rsidR="00212D1A">
        <w:rPr>
          <w:rFonts w:eastAsia="Times New Roman" w:cs="Arial"/>
          <w:lang w:eastAsia="pt-BR"/>
        </w:rPr>
        <w:t>s</w:t>
      </w:r>
      <w:r>
        <w:rPr>
          <w:rFonts w:eastAsia="Times New Roman" w:cs="Arial"/>
          <w:lang w:eastAsia="pt-BR"/>
        </w:rPr>
        <w:t xml:space="preserve"> no Prêmio. É de responsabilidade dos participantes o acesso regular ao endereço oficial, de forma a manterem-se cientes e atualizados quanto a quaisquer informações sobre o Prêmio.       </w:t>
      </w:r>
    </w:p>
    <w:p w:rsidR="005D0143" w:rsidRDefault="005D0143" w:rsidP="005D0143">
      <w:pPr>
        <w:pStyle w:val="PargrafodaLista"/>
        <w:numPr>
          <w:ilvl w:val="0"/>
          <w:numId w:val="4"/>
        </w:numPr>
        <w:spacing w:after="0" w:line="240" w:lineRule="auto"/>
        <w:jc w:val="both"/>
        <w:rPr>
          <w:rFonts w:eastAsia="Times New Roman" w:cs="Arial"/>
          <w:lang w:eastAsia="pt-BR"/>
        </w:rPr>
      </w:pPr>
      <w:r>
        <w:rPr>
          <w:rFonts w:eastAsia="Times New Roman" w:cs="Arial"/>
          <w:lang w:eastAsia="pt-BR"/>
        </w:rPr>
        <w:t>Os campos a serem preenchidos possuem limite máximo de caracteres. A fonte a ser utilizada deverá ser Calibri, tamanho 11, espaçamento simples entre linhas.</w:t>
      </w:r>
    </w:p>
    <w:p w:rsidR="00880A83" w:rsidRPr="00970A8F" w:rsidRDefault="00880A83" w:rsidP="00B07EB2">
      <w:pPr>
        <w:spacing w:after="0" w:line="240" w:lineRule="auto"/>
        <w:rPr>
          <w:rFonts w:eastAsia="Times New Roman" w:cs="Arial"/>
          <w:lang w:eastAsia="pt-BR"/>
        </w:rPr>
      </w:pPr>
    </w:p>
    <w:p w:rsidR="00970A8F" w:rsidRPr="00970A8F" w:rsidRDefault="00970A8F" w:rsidP="005F22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D0D0D" w:themeFill="text1" w:themeFillTint="F2"/>
        <w:spacing w:after="0" w:line="240" w:lineRule="auto"/>
        <w:jc w:val="center"/>
        <w:rPr>
          <w:rFonts w:eastAsia="Times New Roman" w:cs="Arial"/>
          <w:b/>
          <w:lang w:eastAsia="pt-BR"/>
        </w:rPr>
      </w:pPr>
      <w:r w:rsidRPr="00970A8F">
        <w:rPr>
          <w:rFonts w:eastAsia="Times New Roman" w:cs="Arial"/>
          <w:b/>
          <w:lang w:eastAsia="pt-BR"/>
        </w:rPr>
        <w:t>Categoria</w:t>
      </w:r>
    </w:p>
    <w:p w:rsidR="009B2B1D" w:rsidRDefault="009B2B1D" w:rsidP="00970A8F">
      <w:pPr>
        <w:spacing w:after="0" w:line="240" w:lineRule="auto"/>
        <w:rPr>
          <w:rFonts w:eastAsia="Times New Roman" w:cs="Arial"/>
          <w:i/>
          <w:lang w:eastAsia="pt-BR"/>
        </w:rPr>
      </w:pPr>
    </w:p>
    <w:p w:rsidR="00FC6687" w:rsidRPr="00B07EB2" w:rsidRDefault="005F2293" w:rsidP="00970A8F">
      <w:pPr>
        <w:spacing w:after="0" w:line="240" w:lineRule="auto"/>
        <w:rPr>
          <w:rFonts w:eastAsia="Times New Roman" w:cs="Arial"/>
          <w:i/>
          <w:lang w:eastAsia="pt-BR"/>
        </w:rPr>
      </w:pPr>
      <w:r>
        <w:rPr>
          <w:rFonts w:eastAsia="Times New Roman" w:cs="Arial"/>
          <w:i/>
          <w:lang w:eastAsia="pt-BR"/>
        </w:rPr>
        <w:t>Marque um X</w:t>
      </w:r>
      <w:r w:rsidR="0033150D" w:rsidRPr="008C3281">
        <w:rPr>
          <w:rFonts w:eastAsia="Times New Roman" w:cs="Arial"/>
          <w:i/>
          <w:lang w:eastAsia="pt-BR"/>
        </w:rPr>
        <w:t xml:space="preserve"> </w:t>
      </w:r>
      <w:r w:rsidR="008F400B">
        <w:rPr>
          <w:rFonts w:eastAsia="Times New Roman" w:cs="Arial"/>
          <w:i/>
          <w:lang w:eastAsia="pt-BR"/>
        </w:rPr>
        <w:t xml:space="preserve">na </w:t>
      </w:r>
      <w:r w:rsidR="0033150D" w:rsidRPr="008C3281">
        <w:rPr>
          <w:rFonts w:eastAsia="Times New Roman" w:cs="Arial"/>
          <w:i/>
          <w:lang w:eastAsia="pt-BR"/>
        </w:rPr>
        <w:t>categoria (</w:t>
      </w:r>
      <w:r w:rsidR="008579D5">
        <w:rPr>
          <w:rFonts w:eastAsia="Times New Roman" w:cs="Arial"/>
          <w:i/>
          <w:lang w:eastAsia="pt-BR"/>
        </w:rPr>
        <w:t>Selecione apenas</w:t>
      </w:r>
      <w:r w:rsidR="0033150D" w:rsidRPr="008C3281">
        <w:rPr>
          <w:rFonts w:eastAsia="Times New Roman" w:cs="Arial"/>
          <w:i/>
          <w:lang w:eastAsia="pt-BR"/>
        </w:rPr>
        <w:t xml:space="preserve"> uma categoria)</w:t>
      </w:r>
    </w:p>
    <w:p w:rsidR="005F2293" w:rsidRDefault="006F5F71" w:rsidP="005F2293">
      <w:pPr>
        <w:spacing w:after="0" w:line="240" w:lineRule="auto"/>
        <w:rPr>
          <w:rFonts w:eastAsia="Times New Roman" w:cs="Arial"/>
          <w:lang w:eastAsia="pt-BR"/>
        </w:rPr>
      </w:pPr>
      <w:r>
        <w:rPr>
          <w:rFonts w:eastAsia="Times New Roman" w:cs="Arial"/>
          <w:noProof/>
          <w:lang w:eastAsia="pt-BR"/>
        </w:rPr>
        <mc:AlternateContent>
          <mc:Choice Requires="wps">
            <w:drawing>
              <wp:inline distT="0" distB="0" distL="0" distR="0">
                <wp:extent cx="439420" cy="334645"/>
                <wp:effectExtent l="12700" t="14605" r="14605" b="12700"/>
                <wp:docPr id="29" name="Text Box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9420" cy="334645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25400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15EF2" w:rsidRPr="00816856" w:rsidRDefault="00C538BB" w:rsidP="00415EF2">
                            <w:pPr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permStart w:id="346702048" w:edGrp="everyone"/>
                            <w:r>
                              <w:rPr>
                                <w:b/>
                                <w:sz w:val="32"/>
                                <w:szCs w:val="32"/>
                              </w:rPr>
                              <w:t xml:space="preserve">     </w:t>
                            </w:r>
                            <w:permEnd w:id="346702048"/>
                          </w:p>
                          <w:p w:rsidR="00415EF2" w:rsidRDefault="00415EF2" w:rsidP="00415EF2"/>
                          <w:p w:rsidR="00415EF2" w:rsidRDefault="00415EF2" w:rsidP="00415EF2"/>
                          <w:p w:rsidR="00415EF2" w:rsidRDefault="00415EF2" w:rsidP="00415EF2"/>
                          <w:p w:rsidR="00415EF2" w:rsidRDefault="00415EF2" w:rsidP="00415EF2"/>
                          <w:p w:rsidR="00415EF2" w:rsidRDefault="00415EF2" w:rsidP="00415EF2"/>
                          <w:p w:rsidR="00415EF2" w:rsidRDefault="00415EF2" w:rsidP="00415EF2">
                            <w:r>
                              <w:t>K</w:t>
                            </w:r>
                          </w:p>
                          <w:p w:rsidR="00415EF2" w:rsidRDefault="00415EF2" w:rsidP="00415EF2"/>
                          <w:p w:rsidR="00415EF2" w:rsidRDefault="00415EF2" w:rsidP="00415EF2">
                            <w:r>
                              <w:t>kk</w:t>
                            </w:r>
                          </w:p>
                          <w:p w:rsidR="00415EF2" w:rsidRDefault="00415EF2" w:rsidP="00415EF2"/>
                          <w:p w:rsidR="00415EF2" w:rsidRDefault="00415EF2" w:rsidP="00415EF2"/>
                          <w:p w:rsidR="00415EF2" w:rsidRDefault="00415EF2" w:rsidP="00415EF2"/>
                          <w:p w:rsidR="00415EF2" w:rsidRDefault="00415EF2" w:rsidP="00415EF2">
                            <w:r>
                              <w:t>ks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1" o:spid="_x0000_s1026" type="#_x0000_t202" style="width:34.6pt;height:26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" fillcolor="white [3201]" strokecolor="black [3213]" strokeweight="2pt">
                <v:textbox>
                  <w:txbxContent>
                    <w:p w:rsidR="00415EF2" w:rsidRPr="00816856" w:rsidRDefault="00C538BB" w:rsidP="00415EF2">
                      <w:pPr>
                        <w:rPr>
                          <w:b/>
                          <w:sz w:val="32"/>
                          <w:szCs w:val="32"/>
                        </w:rPr>
                      </w:pPr>
                      <w:permStart w:id="346702048" w:edGrp="everyone"/>
                      <w:r>
                        <w:rPr>
                          <w:b/>
                          <w:sz w:val="32"/>
                          <w:szCs w:val="32"/>
                        </w:rPr>
                        <w:t xml:space="preserve">     </w:t>
                      </w:r>
                      <w:permEnd w:id="346702048"/>
                    </w:p>
                    <w:p w:rsidR="00415EF2" w:rsidRDefault="00415EF2" w:rsidP="00415EF2"/>
                    <w:p w:rsidR="00415EF2" w:rsidRDefault="00415EF2" w:rsidP="00415EF2"/>
                    <w:p w:rsidR="00415EF2" w:rsidRDefault="00415EF2" w:rsidP="00415EF2"/>
                    <w:p w:rsidR="00415EF2" w:rsidRDefault="00415EF2" w:rsidP="00415EF2"/>
                    <w:p w:rsidR="00415EF2" w:rsidRDefault="00415EF2" w:rsidP="00415EF2"/>
                    <w:p w:rsidR="00415EF2" w:rsidRDefault="00415EF2" w:rsidP="00415EF2">
                      <w:r>
                        <w:t>K</w:t>
                      </w:r>
                    </w:p>
                    <w:p w:rsidR="00415EF2" w:rsidRDefault="00415EF2" w:rsidP="00415EF2"/>
                    <w:p w:rsidR="00415EF2" w:rsidRDefault="00415EF2" w:rsidP="00415EF2">
                      <w:r>
                        <w:t>kk</w:t>
                      </w:r>
                    </w:p>
                    <w:p w:rsidR="00415EF2" w:rsidRDefault="00415EF2" w:rsidP="00415EF2"/>
                    <w:p w:rsidR="00415EF2" w:rsidRDefault="00415EF2" w:rsidP="00415EF2"/>
                    <w:p w:rsidR="00415EF2" w:rsidRDefault="00415EF2" w:rsidP="00415EF2"/>
                    <w:p w:rsidR="00415EF2" w:rsidRDefault="00415EF2" w:rsidP="00415EF2">
                      <w:r>
                        <w:t>ks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 w:rsidR="00415EF2">
        <w:rPr>
          <w:rFonts w:eastAsia="Times New Roman" w:cs="Arial"/>
          <w:noProof/>
          <w:lang w:eastAsia="pt-BR"/>
        </w:rPr>
        <w:t xml:space="preserve">   </w:t>
      </w:r>
      <w:r w:rsidR="005F2293">
        <w:rPr>
          <w:rFonts w:eastAsia="Times New Roman" w:cs="Arial"/>
          <w:lang w:eastAsia="pt-BR"/>
        </w:rPr>
        <w:t>Cidadãos ou grupo de cidadãos (somente pessoa física)</w:t>
      </w:r>
    </w:p>
    <w:p w:rsidR="005F2293" w:rsidRDefault="006F5F71" w:rsidP="005F2293">
      <w:pPr>
        <w:spacing w:after="0" w:line="240" w:lineRule="auto"/>
        <w:rPr>
          <w:rFonts w:eastAsia="Times New Roman" w:cs="Arial"/>
          <w:lang w:eastAsia="pt-BR"/>
        </w:rPr>
      </w:pPr>
      <w:r>
        <w:rPr>
          <w:rFonts w:eastAsia="Times New Roman" w:cs="Arial"/>
          <w:noProof/>
          <w:lang w:eastAsia="pt-BR"/>
        </w:rPr>
        <mc:AlternateContent>
          <mc:Choice Requires="wps">
            <w:drawing>
              <wp:inline distT="0" distB="0" distL="0" distR="0">
                <wp:extent cx="439420" cy="334645"/>
                <wp:effectExtent l="12700" t="12700" r="14605" b="14605"/>
                <wp:docPr id="28" name="Text Box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9420" cy="334645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25400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16856" w:rsidRPr="00816856" w:rsidRDefault="00C538BB" w:rsidP="00816856">
                            <w:pPr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permStart w:id="21720104" w:edGrp="everyone"/>
                            <w:r>
                              <w:rPr>
                                <w:b/>
                                <w:sz w:val="32"/>
                                <w:szCs w:val="32"/>
                              </w:rPr>
                              <w:t xml:space="preserve">     </w:t>
                            </w:r>
                            <w:permEnd w:id="21720104"/>
                          </w:p>
                          <w:p w:rsidR="00B07EB2" w:rsidRDefault="00B07EB2" w:rsidP="00B07EB2"/>
                          <w:p w:rsidR="00B07EB2" w:rsidRDefault="00B07EB2" w:rsidP="00B07EB2"/>
                          <w:p w:rsidR="00B07EB2" w:rsidRDefault="00B07EB2" w:rsidP="00B07EB2"/>
                          <w:p w:rsidR="00B07EB2" w:rsidRDefault="00B07EB2" w:rsidP="00B07EB2"/>
                          <w:p w:rsidR="00B07EB2" w:rsidRDefault="00B07EB2" w:rsidP="00B07EB2"/>
                          <w:p w:rsidR="00B07EB2" w:rsidRDefault="00B07EB2" w:rsidP="00B07EB2">
                            <w:r>
                              <w:t>K</w:t>
                            </w:r>
                          </w:p>
                          <w:p w:rsidR="00B07EB2" w:rsidRDefault="00B07EB2" w:rsidP="00B07EB2"/>
                          <w:p w:rsidR="00B07EB2" w:rsidRDefault="00B07EB2" w:rsidP="00B07EB2">
                            <w:r>
                              <w:t>kk</w:t>
                            </w:r>
                          </w:p>
                          <w:p w:rsidR="00B07EB2" w:rsidRDefault="00B07EB2" w:rsidP="00B07EB2"/>
                          <w:p w:rsidR="00B07EB2" w:rsidRDefault="00B07EB2" w:rsidP="00B07EB2"/>
                          <w:p w:rsidR="00B07EB2" w:rsidRDefault="00B07EB2" w:rsidP="00B07EB2"/>
                          <w:p w:rsidR="00B07EB2" w:rsidRDefault="00B07EB2" w:rsidP="00B07EB2">
                            <w:r>
                              <w:t>ks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28" o:spid="_x0000_s1027" type="#_x0000_t202" style="width:34.6pt;height:26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" fillcolor="white [3201]" strokecolor="black [3213]" strokeweight="2pt">
                <v:textbox>
                  <w:txbxContent>
                    <w:p w:rsidR="00816856" w:rsidRPr="00816856" w:rsidRDefault="00C538BB" w:rsidP="00816856">
                      <w:pPr>
                        <w:rPr>
                          <w:b/>
                          <w:sz w:val="32"/>
                          <w:szCs w:val="32"/>
                        </w:rPr>
                      </w:pPr>
                      <w:permStart w:id="21720104" w:edGrp="everyone"/>
                      <w:r>
                        <w:rPr>
                          <w:b/>
                          <w:sz w:val="32"/>
                          <w:szCs w:val="32"/>
                        </w:rPr>
                        <w:t xml:space="preserve">     </w:t>
                      </w:r>
                      <w:permEnd w:id="21720104"/>
                    </w:p>
                    <w:p w:rsidR="00B07EB2" w:rsidRDefault="00B07EB2" w:rsidP="00B07EB2"/>
                    <w:p w:rsidR="00B07EB2" w:rsidRDefault="00B07EB2" w:rsidP="00B07EB2"/>
                    <w:p w:rsidR="00B07EB2" w:rsidRDefault="00B07EB2" w:rsidP="00B07EB2"/>
                    <w:p w:rsidR="00B07EB2" w:rsidRDefault="00B07EB2" w:rsidP="00B07EB2"/>
                    <w:p w:rsidR="00B07EB2" w:rsidRDefault="00B07EB2" w:rsidP="00B07EB2"/>
                    <w:p w:rsidR="00B07EB2" w:rsidRDefault="00B07EB2" w:rsidP="00B07EB2">
                      <w:r>
                        <w:t>K</w:t>
                      </w:r>
                    </w:p>
                    <w:p w:rsidR="00B07EB2" w:rsidRDefault="00B07EB2" w:rsidP="00B07EB2"/>
                    <w:p w:rsidR="00B07EB2" w:rsidRDefault="00B07EB2" w:rsidP="00B07EB2">
                      <w:r>
                        <w:t>kk</w:t>
                      </w:r>
                    </w:p>
                    <w:p w:rsidR="00B07EB2" w:rsidRDefault="00B07EB2" w:rsidP="00B07EB2"/>
                    <w:p w:rsidR="00B07EB2" w:rsidRDefault="00B07EB2" w:rsidP="00B07EB2"/>
                    <w:p w:rsidR="00B07EB2" w:rsidRDefault="00B07EB2" w:rsidP="00B07EB2"/>
                    <w:p w:rsidR="00B07EB2" w:rsidRDefault="00B07EB2" w:rsidP="00B07EB2">
                      <w:r>
                        <w:t>ks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 w:rsidR="00B07EB2">
        <w:rPr>
          <w:rFonts w:eastAsia="Times New Roman" w:cs="Arial"/>
          <w:noProof/>
          <w:lang w:eastAsia="pt-BR"/>
        </w:rPr>
        <w:t xml:space="preserve">   </w:t>
      </w:r>
      <w:r w:rsidR="005F2293">
        <w:rPr>
          <w:rFonts w:eastAsia="Times New Roman" w:cs="Arial"/>
          <w:lang w:eastAsia="pt-BR"/>
        </w:rPr>
        <w:t>Organizações da sociedade civil (somente pessoa jurídica)</w:t>
      </w:r>
    </w:p>
    <w:p w:rsidR="005F2293" w:rsidRDefault="006F5F71" w:rsidP="005F2293">
      <w:pPr>
        <w:spacing w:after="0" w:line="240" w:lineRule="auto"/>
        <w:rPr>
          <w:rFonts w:eastAsia="Times New Roman" w:cs="Arial"/>
          <w:lang w:eastAsia="pt-BR"/>
        </w:rPr>
      </w:pPr>
      <w:r>
        <w:rPr>
          <w:rFonts w:eastAsia="Times New Roman" w:cs="Arial"/>
          <w:noProof/>
          <w:lang w:eastAsia="pt-BR"/>
        </w:rPr>
        <mc:AlternateContent>
          <mc:Choice Requires="wps">
            <w:drawing>
              <wp:inline distT="0" distB="0" distL="0" distR="0">
                <wp:extent cx="439420" cy="334645"/>
                <wp:effectExtent l="12700" t="17780" r="14605" b="19050"/>
                <wp:docPr id="27" name="Text Box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9420" cy="334645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25400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16856" w:rsidRPr="00816856" w:rsidRDefault="00C538BB" w:rsidP="00816856">
                            <w:pPr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permStart w:id="1853903783" w:edGrp="everyone"/>
                            <w:r>
                              <w:rPr>
                                <w:b/>
                                <w:sz w:val="32"/>
                                <w:szCs w:val="32"/>
                              </w:rPr>
                              <w:t xml:space="preserve">     </w:t>
                            </w:r>
                            <w:permEnd w:id="1853903783"/>
                          </w:p>
                          <w:p w:rsidR="00B07EB2" w:rsidRDefault="00B07EB2" w:rsidP="00B07EB2"/>
                          <w:p w:rsidR="00B07EB2" w:rsidRDefault="00B07EB2" w:rsidP="00B07EB2"/>
                          <w:p w:rsidR="00B07EB2" w:rsidRDefault="00B07EB2" w:rsidP="00B07EB2"/>
                          <w:p w:rsidR="00B07EB2" w:rsidRDefault="00B07EB2" w:rsidP="00B07EB2"/>
                          <w:p w:rsidR="00B07EB2" w:rsidRDefault="00B07EB2" w:rsidP="00B07EB2"/>
                          <w:p w:rsidR="00B07EB2" w:rsidRDefault="00B07EB2" w:rsidP="00B07EB2">
                            <w:r>
                              <w:t>K</w:t>
                            </w:r>
                          </w:p>
                          <w:p w:rsidR="00B07EB2" w:rsidRDefault="00B07EB2" w:rsidP="00B07EB2"/>
                          <w:p w:rsidR="00B07EB2" w:rsidRDefault="00B07EB2" w:rsidP="00B07EB2">
                            <w:r>
                              <w:t>kk</w:t>
                            </w:r>
                          </w:p>
                          <w:p w:rsidR="00B07EB2" w:rsidRDefault="00B07EB2" w:rsidP="00B07EB2"/>
                          <w:p w:rsidR="00B07EB2" w:rsidRDefault="00B07EB2" w:rsidP="00B07EB2"/>
                          <w:p w:rsidR="00B07EB2" w:rsidRDefault="00B07EB2" w:rsidP="00B07EB2"/>
                          <w:p w:rsidR="00B07EB2" w:rsidRDefault="00B07EB2" w:rsidP="00B07EB2">
                            <w:r>
                              <w:t>ks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27" o:spid="_x0000_s1028" type="#_x0000_t202" style="width:34.6pt;height:26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" fillcolor="white [3201]" strokecolor="black [3213]" strokeweight="2pt">
                <v:textbox>
                  <w:txbxContent>
                    <w:p w:rsidR="00816856" w:rsidRPr="00816856" w:rsidRDefault="00C538BB" w:rsidP="00816856">
                      <w:pPr>
                        <w:rPr>
                          <w:b/>
                          <w:sz w:val="32"/>
                          <w:szCs w:val="32"/>
                        </w:rPr>
                      </w:pPr>
                      <w:permStart w:id="1853903783" w:edGrp="everyone"/>
                      <w:r>
                        <w:rPr>
                          <w:b/>
                          <w:sz w:val="32"/>
                          <w:szCs w:val="32"/>
                        </w:rPr>
                        <w:t xml:space="preserve">     </w:t>
                      </w:r>
                      <w:permEnd w:id="1853903783"/>
                    </w:p>
                    <w:p w:rsidR="00B07EB2" w:rsidRDefault="00B07EB2" w:rsidP="00B07EB2"/>
                    <w:p w:rsidR="00B07EB2" w:rsidRDefault="00B07EB2" w:rsidP="00B07EB2"/>
                    <w:p w:rsidR="00B07EB2" w:rsidRDefault="00B07EB2" w:rsidP="00B07EB2"/>
                    <w:p w:rsidR="00B07EB2" w:rsidRDefault="00B07EB2" w:rsidP="00B07EB2"/>
                    <w:p w:rsidR="00B07EB2" w:rsidRDefault="00B07EB2" w:rsidP="00B07EB2"/>
                    <w:p w:rsidR="00B07EB2" w:rsidRDefault="00B07EB2" w:rsidP="00B07EB2">
                      <w:r>
                        <w:t>K</w:t>
                      </w:r>
                    </w:p>
                    <w:p w:rsidR="00B07EB2" w:rsidRDefault="00B07EB2" w:rsidP="00B07EB2"/>
                    <w:p w:rsidR="00B07EB2" w:rsidRDefault="00B07EB2" w:rsidP="00B07EB2">
                      <w:r>
                        <w:t>kk</w:t>
                      </w:r>
                    </w:p>
                    <w:p w:rsidR="00B07EB2" w:rsidRDefault="00B07EB2" w:rsidP="00B07EB2"/>
                    <w:p w:rsidR="00B07EB2" w:rsidRDefault="00B07EB2" w:rsidP="00B07EB2"/>
                    <w:p w:rsidR="00B07EB2" w:rsidRDefault="00B07EB2" w:rsidP="00B07EB2"/>
                    <w:p w:rsidR="00B07EB2" w:rsidRDefault="00B07EB2" w:rsidP="00B07EB2">
                      <w:r>
                        <w:t>ks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 w:rsidR="00B07EB2">
        <w:rPr>
          <w:rFonts w:eastAsia="Times New Roman" w:cs="Arial"/>
          <w:noProof/>
          <w:lang w:eastAsia="pt-BR"/>
        </w:rPr>
        <w:t xml:space="preserve">   </w:t>
      </w:r>
      <w:r w:rsidR="005F2293">
        <w:rPr>
          <w:rFonts w:eastAsia="Times New Roman" w:cs="Arial"/>
          <w:lang w:eastAsia="pt-BR"/>
        </w:rPr>
        <w:t xml:space="preserve">Órgãos públicos da esfera municipal, estadual ou federal (somente pessoa jurídica)  </w:t>
      </w:r>
    </w:p>
    <w:p w:rsidR="00970A8F" w:rsidRDefault="006F5F71" w:rsidP="00970A8F">
      <w:pPr>
        <w:spacing w:after="0" w:line="240" w:lineRule="auto"/>
        <w:rPr>
          <w:rFonts w:eastAsia="Times New Roman" w:cs="Arial"/>
          <w:lang w:eastAsia="pt-BR"/>
        </w:rPr>
      </w:pPr>
      <w:r>
        <w:rPr>
          <w:rFonts w:eastAsia="Times New Roman" w:cs="Arial"/>
          <w:noProof/>
          <w:lang w:eastAsia="pt-BR"/>
        </w:rPr>
        <mc:AlternateContent>
          <mc:Choice Requires="wps">
            <w:drawing>
              <wp:inline distT="0" distB="0" distL="0" distR="0">
                <wp:extent cx="437515" cy="347345"/>
                <wp:effectExtent l="12700" t="18415" r="16510" b="15240"/>
                <wp:docPr id="26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7515" cy="347345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25400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16856" w:rsidRPr="00816856" w:rsidRDefault="00C538BB" w:rsidP="00816856">
                            <w:pPr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permStart w:id="1182793956" w:edGrp="everyone"/>
                            <w:r>
                              <w:rPr>
                                <w:b/>
                                <w:sz w:val="32"/>
                                <w:szCs w:val="32"/>
                              </w:rPr>
                              <w:t xml:space="preserve">     </w:t>
                            </w:r>
                            <w:permEnd w:id="1182793956"/>
                          </w:p>
                          <w:p w:rsidR="00B07EB2" w:rsidRDefault="00B07EB2" w:rsidP="00B07EB2"/>
                          <w:p w:rsidR="00B07EB2" w:rsidRDefault="00B07EB2" w:rsidP="00B07EB2"/>
                          <w:p w:rsidR="00B07EB2" w:rsidRDefault="00B07EB2" w:rsidP="00B07EB2"/>
                          <w:p w:rsidR="00B07EB2" w:rsidRDefault="00B07EB2" w:rsidP="00B07EB2"/>
                          <w:p w:rsidR="00B07EB2" w:rsidRDefault="00B07EB2" w:rsidP="00B07EB2"/>
                          <w:p w:rsidR="00B07EB2" w:rsidRDefault="00B07EB2" w:rsidP="00B07EB2">
                            <w:r>
                              <w:t>K</w:t>
                            </w:r>
                          </w:p>
                          <w:p w:rsidR="00B07EB2" w:rsidRDefault="00B07EB2" w:rsidP="00B07EB2"/>
                          <w:p w:rsidR="00B07EB2" w:rsidRDefault="00B07EB2" w:rsidP="00B07EB2">
                            <w:r>
                              <w:t>kk</w:t>
                            </w:r>
                          </w:p>
                          <w:p w:rsidR="00B07EB2" w:rsidRDefault="00B07EB2" w:rsidP="00B07EB2"/>
                          <w:p w:rsidR="00B07EB2" w:rsidRDefault="00B07EB2" w:rsidP="00B07EB2"/>
                          <w:p w:rsidR="00B07EB2" w:rsidRDefault="00B07EB2" w:rsidP="00B07EB2"/>
                          <w:p w:rsidR="00B07EB2" w:rsidRDefault="00B07EB2" w:rsidP="00B07EB2">
                            <w:r>
                              <w:t>ks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Caixa de Texto 2" o:spid="_x0000_s1029" type="#_x0000_t202" style="width:34.45pt;height:27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" fillcolor="white [3201]" strokecolor="black [3213]" strokeweight="2pt">
                <v:textbox>
                  <w:txbxContent>
                    <w:p w:rsidR="00816856" w:rsidRPr="00816856" w:rsidRDefault="00C538BB" w:rsidP="00816856">
                      <w:pPr>
                        <w:rPr>
                          <w:b/>
                          <w:sz w:val="32"/>
                          <w:szCs w:val="32"/>
                        </w:rPr>
                      </w:pPr>
                      <w:permStart w:id="1182793956" w:edGrp="everyone"/>
                      <w:r>
                        <w:rPr>
                          <w:b/>
                          <w:sz w:val="32"/>
                          <w:szCs w:val="32"/>
                        </w:rPr>
                        <w:t xml:space="preserve">     </w:t>
                      </w:r>
                      <w:permEnd w:id="1182793956"/>
                    </w:p>
                    <w:p w:rsidR="00B07EB2" w:rsidRDefault="00B07EB2" w:rsidP="00B07EB2"/>
                    <w:p w:rsidR="00B07EB2" w:rsidRDefault="00B07EB2" w:rsidP="00B07EB2"/>
                    <w:p w:rsidR="00B07EB2" w:rsidRDefault="00B07EB2" w:rsidP="00B07EB2"/>
                    <w:p w:rsidR="00B07EB2" w:rsidRDefault="00B07EB2" w:rsidP="00B07EB2"/>
                    <w:p w:rsidR="00B07EB2" w:rsidRDefault="00B07EB2" w:rsidP="00B07EB2"/>
                    <w:p w:rsidR="00B07EB2" w:rsidRDefault="00B07EB2" w:rsidP="00B07EB2">
                      <w:r>
                        <w:t>K</w:t>
                      </w:r>
                    </w:p>
                    <w:p w:rsidR="00B07EB2" w:rsidRDefault="00B07EB2" w:rsidP="00B07EB2"/>
                    <w:p w:rsidR="00B07EB2" w:rsidRDefault="00B07EB2" w:rsidP="00B07EB2">
                      <w:r>
                        <w:t>kk</w:t>
                      </w:r>
                    </w:p>
                    <w:p w:rsidR="00B07EB2" w:rsidRDefault="00B07EB2" w:rsidP="00B07EB2"/>
                    <w:p w:rsidR="00B07EB2" w:rsidRDefault="00B07EB2" w:rsidP="00B07EB2"/>
                    <w:p w:rsidR="00B07EB2" w:rsidRDefault="00B07EB2" w:rsidP="00B07EB2"/>
                    <w:p w:rsidR="00B07EB2" w:rsidRDefault="00B07EB2" w:rsidP="00B07EB2">
                      <w:r>
                        <w:t>ks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 w:rsidR="00B07EB2">
        <w:rPr>
          <w:rFonts w:eastAsia="Times New Roman" w:cs="Arial"/>
          <w:noProof/>
          <w:lang w:eastAsia="pt-BR"/>
        </w:rPr>
        <w:t xml:space="preserve">   </w:t>
      </w:r>
      <w:r w:rsidR="00B07EB2">
        <w:rPr>
          <w:rFonts w:eastAsia="Times New Roman" w:cs="Arial"/>
          <w:lang w:eastAsia="pt-BR"/>
        </w:rPr>
        <w:t>Instituições privadas (somen</w:t>
      </w:r>
      <w:r w:rsidR="005F2293">
        <w:rPr>
          <w:rFonts w:eastAsia="Times New Roman" w:cs="Arial"/>
          <w:lang w:eastAsia="pt-BR"/>
        </w:rPr>
        <w:t>te pessoa jurídica)</w:t>
      </w:r>
    </w:p>
    <w:p w:rsidR="005D0143" w:rsidRDefault="005D0143" w:rsidP="00970A8F">
      <w:pPr>
        <w:spacing w:after="0" w:line="240" w:lineRule="auto"/>
        <w:rPr>
          <w:rFonts w:eastAsia="Times New Roman" w:cs="Arial"/>
          <w:lang w:eastAsia="pt-BR"/>
        </w:rPr>
      </w:pPr>
    </w:p>
    <w:p w:rsidR="005D0143" w:rsidRPr="00970A8F" w:rsidRDefault="005D0143" w:rsidP="00970A8F">
      <w:pPr>
        <w:spacing w:after="0" w:line="240" w:lineRule="auto"/>
        <w:rPr>
          <w:rFonts w:eastAsia="Times New Roman" w:cs="Arial"/>
          <w:lang w:eastAsia="pt-BR"/>
        </w:rPr>
      </w:pPr>
    </w:p>
    <w:p w:rsidR="00C01D4C" w:rsidRPr="00970A8F" w:rsidRDefault="005D0143" w:rsidP="005F22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D0D0D" w:themeFill="text1" w:themeFillTint="F2"/>
        <w:spacing w:after="0" w:line="240" w:lineRule="auto"/>
        <w:jc w:val="center"/>
        <w:rPr>
          <w:rFonts w:eastAsia="Times New Roman" w:cs="Arial"/>
          <w:b/>
          <w:lang w:eastAsia="pt-BR"/>
        </w:rPr>
      </w:pPr>
      <w:r>
        <w:rPr>
          <w:rFonts w:eastAsia="Times New Roman" w:cs="Arial"/>
          <w:b/>
          <w:lang w:eastAsia="pt-BR"/>
        </w:rPr>
        <w:lastRenderedPageBreak/>
        <w:t xml:space="preserve">Responsável pela inscrição </w:t>
      </w:r>
      <w:r w:rsidR="00C01D4C" w:rsidRPr="00970A8F">
        <w:rPr>
          <w:rFonts w:eastAsia="Times New Roman" w:cs="Arial"/>
          <w:b/>
          <w:lang w:eastAsia="pt-BR"/>
        </w:rPr>
        <w:t>do projeto</w:t>
      </w:r>
    </w:p>
    <w:p w:rsidR="001074B8" w:rsidRPr="001074B8" w:rsidRDefault="001074B8" w:rsidP="001074B8">
      <w:pPr>
        <w:spacing w:after="0" w:line="240" w:lineRule="auto"/>
        <w:jc w:val="center"/>
        <w:rPr>
          <w:rFonts w:eastAsia="Times New Roman" w:cs="Arial"/>
          <w:b/>
          <w:color w:val="FF0000"/>
          <w:u w:val="single"/>
          <w:lang w:eastAsia="pt-BR"/>
        </w:rPr>
      </w:pPr>
      <w:r w:rsidRPr="001074B8">
        <w:rPr>
          <w:rFonts w:eastAsia="Times New Roman" w:cs="Arial"/>
          <w:b/>
          <w:color w:val="FF0000"/>
          <w:u w:val="single"/>
          <w:lang w:eastAsia="pt-BR"/>
        </w:rPr>
        <w:t>Atenção: Não ultrapasse o espaço de preenchimento dos campos do formulário.</w:t>
      </w:r>
    </w:p>
    <w:p w:rsidR="00C01D4C" w:rsidRPr="00970A8F" w:rsidRDefault="005D6CAB" w:rsidP="00C01D4C">
      <w:pPr>
        <w:spacing w:after="0" w:line="240" w:lineRule="auto"/>
        <w:rPr>
          <w:rFonts w:eastAsia="Times New Roman" w:cs="Arial"/>
          <w:lang w:eastAsia="pt-BR"/>
        </w:rPr>
      </w:pPr>
      <w:r w:rsidRPr="008F400B">
        <w:rPr>
          <w:rFonts w:eastAsia="Times New Roman" w:cs="Arial"/>
          <w:b/>
          <w:lang w:eastAsia="pt-BR"/>
        </w:rPr>
        <w:t>Nome</w:t>
      </w:r>
      <w:r w:rsidR="008F400B" w:rsidRPr="008F400B">
        <w:rPr>
          <w:rFonts w:eastAsia="Times New Roman" w:cs="Arial"/>
          <w:b/>
          <w:lang w:eastAsia="pt-BR"/>
        </w:rPr>
        <w:t xml:space="preserve"> completo</w:t>
      </w:r>
      <w:r w:rsidR="006F5F71">
        <w:rPr>
          <w:rFonts w:eastAsia="Times New Roman" w:cs="Arial"/>
          <w:noProof/>
          <w:lang w:eastAsia="pt-BR"/>
        </w:rPr>
        <mc:AlternateContent>
          <mc:Choice Requires="wps">
            <w:drawing>
              <wp:inline distT="0" distB="0" distL="0" distR="0">
                <wp:extent cx="5734050" cy="295275"/>
                <wp:effectExtent l="0" t="0" r="19050" b="28575"/>
                <wp:docPr id="25" name="Text Box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34050" cy="295275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25400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07EB2" w:rsidRDefault="00E717E3" w:rsidP="00BB1C32">
                            <w:permStart w:id="1707040102" w:edGrp="everyone"/>
                            <w:r>
                              <w:t xml:space="preserve"> </w:t>
                            </w:r>
                            <w:r w:rsidR="00F97486">
                              <w:t xml:space="preserve">                                                                                                    </w:t>
                            </w:r>
                            <w:r w:rsidR="00816856">
                              <w:t>gfgfgfgfdgdfgdgdfgdfgdfgdfgdfgdfgdfgdf</w:t>
                            </w:r>
                            <w:r w:rsidR="00EE07AB">
                              <w:t>lllllllllllllllllllluuuuuuuuuuuuuuuuuuuuuuuuuuuuuuuuuuuuuuuuuuuuuuuuuuuuuuuuuuuuuuuuuuuuuuuu</w:t>
                            </w:r>
                            <w:r>
                              <w:t xml:space="preserve">                                                                                                                                                                </w:t>
                            </w:r>
                            <w:r w:rsidR="00212D1A">
                              <w:t xml:space="preserve">             </w:t>
                            </w:r>
                            <w:r>
                              <w:t xml:space="preserve">  </w:t>
                            </w:r>
                            <w:permEnd w:id="1707040102"/>
                          </w:p>
                          <w:p w:rsidR="00B07EB2" w:rsidRDefault="00B07EB2" w:rsidP="00BB1C32"/>
                          <w:p w:rsidR="00B07EB2" w:rsidRDefault="00B07EB2" w:rsidP="00BB1C32"/>
                          <w:p w:rsidR="00B07EB2" w:rsidRDefault="00B07EB2" w:rsidP="00BB1C32"/>
                          <w:p w:rsidR="00B07EB2" w:rsidRDefault="00B07EB2" w:rsidP="00BB1C32"/>
                          <w:p w:rsidR="00B07EB2" w:rsidRDefault="00B07EB2" w:rsidP="00BB1C32"/>
                          <w:p w:rsidR="00B07EB2" w:rsidRDefault="00B07EB2" w:rsidP="00BB1C32">
                            <w:r>
                              <w:t>K</w:t>
                            </w:r>
                          </w:p>
                          <w:p w:rsidR="00B07EB2" w:rsidRDefault="00B07EB2" w:rsidP="00BB1C32"/>
                          <w:p w:rsidR="00B07EB2" w:rsidRDefault="00B07EB2" w:rsidP="00BB1C32">
                            <w:r>
                              <w:t>kk</w:t>
                            </w:r>
                          </w:p>
                          <w:p w:rsidR="00B07EB2" w:rsidRDefault="00B07EB2" w:rsidP="00BB1C32"/>
                          <w:p w:rsidR="00B07EB2" w:rsidRDefault="00B07EB2" w:rsidP="00BB1C32"/>
                          <w:p w:rsidR="00B07EB2" w:rsidRDefault="00B07EB2" w:rsidP="00BB1C32"/>
                          <w:p w:rsidR="00B07EB2" w:rsidRDefault="00B07EB2" w:rsidP="00BB1C32">
                            <w:r>
                              <w:t>ks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25" o:spid="_x0000_s1030" type="#_x0000_t202" style="width:451.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" fillcolor="white [3201]" strokecolor="black [3213]" strokeweight="2pt">
                <v:textbox>
                  <w:txbxContent>
                    <w:p w:rsidR="00B07EB2" w:rsidRDefault="00E717E3" w:rsidP="00BB1C32">
                      <w:permStart w:id="1707040102" w:edGrp="everyone"/>
                      <w:r>
                        <w:t xml:space="preserve"> </w:t>
                      </w:r>
                      <w:r w:rsidR="00F97486">
                        <w:t xml:space="preserve">                                                                                                    </w:t>
                      </w:r>
                      <w:r w:rsidR="00816856">
                        <w:t>gfgfgfgfdgdfgdgdfgdfgdfgdfgdfgdfgdfgdf</w:t>
                      </w:r>
                      <w:r w:rsidR="00EE07AB">
                        <w:t>lllllllllllllllllllluuuuuuuuuuuuuuuuuuuuuuuuuuuuuuuuuuuuuuuuuuuuuuuuuuuuuuuuuuuuuuuuuuuuuuuu</w:t>
                      </w:r>
                      <w:r>
                        <w:t xml:space="preserve">                                                                                                                                                                </w:t>
                      </w:r>
                      <w:r w:rsidR="00212D1A">
                        <w:t xml:space="preserve">             </w:t>
                      </w:r>
                      <w:r>
                        <w:t xml:space="preserve">  </w:t>
                      </w:r>
                      <w:permEnd w:id="1707040102"/>
                    </w:p>
                    <w:p w:rsidR="00B07EB2" w:rsidRDefault="00B07EB2" w:rsidP="00BB1C32"/>
                    <w:p w:rsidR="00B07EB2" w:rsidRDefault="00B07EB2" w:rsidP="00BB1C32"/>
                    <w:p w:rsidR="00B07EB2" w:rsidRDefault="00B07EB2" w:rsidP="00BB1C32"/>
                    <w:p w:rsidR="00B07EB2" w:rsidRDefault="00B07EB2" w:rsidP="00BB1C32"/>
                    <w:p w:rsidR="00B07EB2" w:rsidRDefault="00B07EB2" w:rsidP="00BB1C32"/>
                    <w:p w:rsidR="00B07EB2" w:rsidRDefault="00B07EB2" w:rsidP="00BB1C32">
                      <w:r>
                        <w:t>K</w:t>
                      </w:r>
                    </w:p>
                    <w:p w:rsidR="00B07EB2" w:rsidRDefault="00B07EB2" w:rsidP="00BB1C32"/>
                    <w:p w:rsidR="00B07EB2" w:rsidRDefault="00B07EB2" w:rsidP="00BB1C32">
                      <w:r>
                        <w:t>kk</w:t>
                      </w:r>
                    </w:p>
                    <w:p w:rsidR="00B07EB2" w:rsidRDefault="00B07EB2" w:rsidP="00BB1C32"/>
                    <w:p w:rsidR="00B07EB2" w:rsidRDefault="00B07EB2" w:rsidP="00BB1C32"/>
                    <w:p w:rsidR="00B07EB2" w:rsidRDefault="00B07EB2" w:rsidP="00BB1C32"/>
                    <w:p w:rsidR="00B07EB2" w:rsidRDefault="00B07EB2" w:rsidP="00BB1C32">
                      <w:r>
                        <w:t>ks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C01D4C" w:rsidRPr="008F400B" w:rsidRDefault="0085495E" w:rsidP="00C01D4C">
      <w:pPr>
        <w:spacing w:after="0" w:line="240" w:lineRule="auto"/>
        <w:rPr>
          <w:rFonts w:eastAsia="Times New Roman" w:cs="Arial"/>
          <w:b/>
          <w:lang w:eastAsia="pt-BR"/>
        </w:rPr>
      </w:pPr>
      <w:r w:rsidRPr="008F400B">
        <w:rPr>
          <w:rFonts w:eastAsia="Times New Roman" w:cs="Arial"/>
          <w:b/>
          <w:lang w:eastAsia="pt-BR"/>
        </w:rPr>
        <w:t>CP</w:t>
      </w:r>
      <w:r w:rsidR="005D6CAB" w:rsidRPr="008F400B">
        <w:rPr>
          <w:rFonts w:eastAsia="Times New Roman" w:cs="Arial"/>
          <w:b/>
          <w:lang w:eastAsia="pt-BR"/>
        </w:rPr>
        <w:t>F</w:t>
      </w:r>
    </w:p>
    <w:p w:rsidR="00BB1C32" w:rsidRPr="00970A8F" w:rsidRDefault="006F5F71" w:rsidP="00C01D4C">
      <w:pPr>
        <w:spacing w:after="0" w:line="240" w:lineRule="auto"/>
        <w:rPr>
          <w:rFonts w:eastAsia="Times New Roman" w:cs="Arial"/>
          <w:lang w:eastAsia="pt-BR"/>
        </w:rPr>
      </w:pPr>
      <w:r>
        <w:rPr>
          <w:rFonts w:eastAsia="Times New Roman" w:cs="Arial"/>
          <w:noProof/>
          <w:lang w:eastAsia="pt-BR"/>
        </w:rPr>
        <mc:AlternateContent>
          <mc:Choice Requires="wps">
            <w:drawing>
              <wp:inline distT="0" distB="0" distL="0" distR="0">
                <wp:extent cx="5710555" cy="333375"/>
                <wp:effectExtent l="0" t="0" r="23495" b="28575"/>
                <wp:docPr id="24" name="Text Box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10555" cy="333375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25400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07EB2" w:rsidRPr="00E717E3" w:rsidRDefault="00E717E3" w:rsidP="00E717E3">
                            <w:permStart w:id="1056712574" w:edGrp="everyone"/>
                            <w:r>
                              <w:t xml:space="preserve">     </w:t>
                            </w:r>
                            <w:r w:rsidR="00F97486">
                              <w:t xml:space="preserve">                                                                                                </w:t>
                            </w:r>
                            <w:r>
                              <w:t xml:space="preserve"> </w:t>
                            </w:r>
                            <w:r w:rsidR="00816856">
                              <w:t>fgdfddddddddddddddddddddddddddddddddddddddddddddddddddddddddddddddddddddddddddddddddddddddddddddddddddddddddddddd</w:t>
                            </w:r>
                            <w:r>
                              <w:t xml:space="preserve">                                                                                                                                                          </w:t>
                            </w:r>
                            <w:r w:rsidR="00212D1A">
                              <w:t xml:space="preserve">             </w:t>
                            </w:r>
                            <w:r>
                              <w:t xml:space="preserve">   </w:t>
                            </w:r>
                            <w:permEnd w:id="1056712574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24" o:spid="_x0000_s1031" type="#_x0000_t202" style="width:449.65pt;height:26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" fillcolor="white [3201]" strokecolor="black [3213]" strokeweight="2pt">
                <v:textbox>
                  <w:txbxContent>
                    <w:p w:rsidR="00B07EB2" w:rsidRPr="00E717E3" w:rsidRDefault="00E717E3" w:rsidP="00E717E3">
                      <w:permStart w:id="1056712574" w:edGrp="everyone"/>
                      <w:r>
                        <w:t xml:space="preserve">     </w:t>
                      </w:r>
                      <w:r w:rsidR="00F97486">
                        <w:t xml:space="preserve">                                                                                                </w:t>
                      </w:r>
                      <w:r>
                        <w:t xml:space="preserve"> </w:t>
                      </w:r>
                      <w:r w:rsidR="00816856">
                        <w:t>fgdfddddddddddddddddddddddddddddddddddddddddddddddddddddddddddddddddddddddddddddddddddddddddddddddddddddddddddddd</w:t>
                      </w:r>
                      <w:r>
                        <w:t xml:space="preserve">                                                                                                                                                          </w:t>
                      </w:r>
                      <w:r w:rsidR="00212D1A">
                        <w:t xml:space="preserve">             </w:t>
                      </w:r>
                      <w:r>
                        <w:t xml:space="preserve">   </w:t>
                      </w:r>
                      <w:permEnd w:id="1056712574"/>
                    </w:p>
                  </w:txbxContent>
                </v:textbox>
                <w10:anchorlock/>
              </v:shape>
            </w:pict>
          </mc:Fallback>
        </mc:AlternateContent>
      </w:r>
    </w:p>
    <w:p w:rsidR="005D0143" w:rsidRPr="008F400B" w:rsidRDefault="005D0143" w:rsidP="00C01D4C">
      <w:pPr>
        <w:spacing w:after="0" w:line="240" w:lineRule="auto"/>
        <w:rPr>
          <w:rFonts w:eastAsia="Times New Roman" w:cs="Arial"/>
          <w:b/>
          <w:lang w:eastAsia="pt-BR"/>
        </w:rPr>
      </w:pPr>
      <w:r w:rsidRPr="008F400B">
        <w:rPr>
          <w:rFonts w:eastAsia="Times New Roman" w:cs="Arial"/>
          <w:b/>
          <w:lang w:eastAsia="pt-BR"/>
        </w:rPr>
        <w:t>Cargo na Instituição (preencher apenas em caso de pessoa jurídica)</w:t>
      </w:r>
    </w:p>
    <w:p w:rsidR="005D0143" w:rsidRDefault="006F5F71" w:rsidP="00C01D4C">
      <w:pPr>
        <w:spacing w:after="0" w:line="240" w:lineRule="auto"/>
        <w:rPr>
          <w:rFonts w:eastAsia="Times New Roman" w:cs="Arial"/>
          <w:lang w:eastAsia="pt-BR"/>
        </w:rPr>
      </w:pPr>
      <w:r>
        <w:rPr>
          <w:rFonts w:eastAsia="Times New Roman" w:cs="Arial"/>
          <w:noProof/>
          <w:lang w:eastAsia="pt-BR"/>
        </w:rPr>
        <mc:AlternateContent>
          <mc:Choice Requires="wps">
            <w:drawing>
              <wp:inline distT="0" distB="0" distL="0" distR="0">
                <wp:extent cx="5710555" cy="276225"/>
                <wp:effectExtent l="17780" t="12700" r="15240" b="15875"/>
                <wp:docPr id="23" name="Text Box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10555" cy="276225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25400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07EB2" w:rsidRDefault="00E717E3" w:rsidP="005D0143">
                            <w:permStart w:id="1921451501" w:edGrp="everyone"/>
                            <w:r>
                              <w:t xml:space="preserve">  </w:t>
                            </w:r>
                            <w:r w:rsidR="00C538BB">
                              <w:t xml:space="preserve">                                                                             </w:t>
                            </w:r>
                            <w:r>
                              <w:t xml:space="preserve"> </w:t>
                            </w:r>
                            <w:permEnd w:id="1921451501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23" o:spid="_x0000_s1032" type="#_x0000_t202" style="width:449.65pt;height:21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" fillcolor="white [3201]" strokecolor="black [3213]" strokeweight="2pt">
                <v:textbox>
                  <w:txbxContent>
                    <w:p w:rsidR="00B07EB2" w:rsidRDefault="00E717E3" w:rsidP="005D0143">
                      <w:permStart w:id="1921451501" w:edGrp="everyone"/>
                      <w:r>
                        <w:t xml:space="preserve">  </w:t>
                      </w:r>
                      <w:r w:rsidR="00C538BB">
                        <w:t xml:space="preserve">                                                                             </w:t>
                      </w:r>
                      <w:r>
                        <w:t xml:space="preserve"> </w:t>
                      </w:r>
                      <w:permEnd w:id="1921451501"/>
                    </w:p>
                  </w:txbxContent>
                </v:textbox>
                <w10:anchorlock/>
              </v:shape>
            </w:pict>
          </mc:Fallback>
        </mc:AlternateContent>
      </w:r>
    </w:p>
    <w:p w:rsidR="005D0143" w:rsidRPr="008F400B" w:rsidRDefault="005D0143" w:rsidP="00C01D4C">
      <w:pPr>
        <w:spacing w:after="0" w:line="240" w:lineRule="auto"/>
        <w:rPr>
          <w:rFonts w:eastAsia="Times New Roman" w:cs="Arial"/>
          <w:b/>
          <w:lang w:eastAsia="pt-BR"/>
        </w:rPr>
      </w:pPr>
      <w:r w:rsidRPr="008F400B">
        <w:rPr>
          <w:rFonts w:eastAsia="Times New Roman" w:cs="Arial"/>
          <w:b/>
          <w:lang w:eastAsia="pt-BR"/>
        </w:rPr>
        <w:t>E-mail</w:t>
      </w:r>
    </w:p>
    <w:p w:rsidR="005D0143" w:rsidRDefault="006F5F71" w:rsidP="00C01D4C">
      <w:pPr>
        <w:spacing w:after="0" w:line="240" w:lineRule="auto"/>
        <w:rPr>
          <w:rFonts w:eastAsia="Times New Roman" w:cs="Arial"/>
          <w:lang w:eastAsia="pt-BR"/>
        </w:rPr>
      </w:pPr>
      <w:r>
        <w:rPr>
          <w:rFonts w:eastAsia="Times New Roman" w:cs="Arial"/>
          <w:noProof/>
          <w:lang w:eastAsia="pt-BR"/>
        </w:rPr>
        <mc:AlternateContent>
          <mc:Choice Requires="wps">
            <w:drawing>
              <wp:inline distT="0" distB="0" distL="0" distR="0">
                <wp:extent cx="5710555" cy="276225"/>
                <wp:effectExtent l="17780" t="13335" r="15240" b="15240"/>
                <wp:docPr id="22" name="Text Box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10555" cy="276225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25400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07EB2" w:rsidRDefault="00C538BB" w:rsidP="005D0143">
                            <w:permStart w:id="2014774698" w:edGrp="everyone"/>
                            <w:r>
                              <w:t xml:space="preserve">                                                                               </w:t>
                            </w:r>
                            <w:permEnd w:id="2014774698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22" o:spid="_x0000_s1033" type="#_x0000_t202" style="width:449.65pt;height:21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" fillcolor="white [3201]" strokecolor="black [3213]" strokeweight="2pt">
                <v:textbox>
                  <w:txbxContent>
                    <w:p w:rsidR="00B07EB2" w:rsidRDefault="00C538BB" w:rsidP="005D0143">
                      <w:permStart w:id="2014774698" w:edGrp="everyone"/>
                      <w:r>
                        <w:t xml:space="preserve">                                                                               </w:t>
                      </w:r>
                      <w:permEnd w:id="2014774698"/>
                    </w:p>
                  </w:txbxContent>
                </v:textbox>
                <w10:anchorlock/>
              </v:shape>
            </w:pict>
          </mc:Fallback>
        </mc:AlternateContent>
      </w:r>
    </w:p>
    <w:p w:rsidR="005D0143" w:rsidRPr="008F400B" w:rsidRDefault="005D0143" w:rsidP="00C01D4C">
      <w:pPr>
        <w:spacing w:after="0" w:line="240" w:lineRule="auto"/>
        <w:rPr>
          <w:rFonts w:eastAsia="Times New Roman" w:cs="Arial"/>
          <w:b/>
          <w:lang w:eastAsia="pt-BR"/>
        </w:rPr>
      </w:pPr>
      <w:r w:rsidRPr="008F400B">
        <w:rPr>
          <w:rFonts w:eastAsia="Times New Roman" w:cs="Arial"/>
          <w:b/>
          <w:lang w:eastAsia="pt-BR"/>
        </w:rPr>
        <w:t>Telefone fixo (</w:t>
      </w:r>
      <w:r w:rsidR="008F400B">
        <w:rPr>
          <w:rFonts w:eastAsia="Times New Roman" w:cs="Arial"/>
          <w:b/>
          <w:lang w:eastAsia="pt-BR"/>
        </w:rPr>
        <w:t>i</w:t>
      </w:r>
      <w:r w:rsidRPr="008F400B">
        <w:rPr>
          <w:rFonts w:eastAsia="Times New Roman" w:cs="Arial"/>
          <w:b/>
          <w:lang w:eastAsia="pt-BR"/>
        </w:rPr>
        <w:t>nserir DDD)</w:t>
      </w:r>
    </w:p>
    <w:p w:rsidR="00BB1C32" w:rsidRPr="00970A8F" w:rsidRDefault="006F5F71" w:rsidP="00C01D4C">
      <w:pPr>
        <w:spacing w:after="0" w:line="240" w:lineRule="auto"/>
        <w:rPr>
          <w:rFonts w:eastAsia="Times New Roman" w:cs="Arial"/>
          <w:lang w:eastAsia="pt-BR"/>
        </w:rPr>
      </w:pPr>
      <w:r>
        <w:rPr>
          <w:rFonts w:eastAsia="Times New Roman" w:cs="Arial"/>
          <w:noProof/>
          <w:lang w:eastAsia="pt-BR"/>
        </w:rPr>
        <mc:AlternateContent>
          <mc:Choice Requires="wps">
            <w:drawing>
              <wp:inline distT="0" distB="0" distL="0" distR="0">
                <wp:extent cx="5710555" cy="276225"/>
                <wp:effectExtent l="17780" t="16510" r="15240" b="21590"/>
                <wp:docPr id="21" name="Text Box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10555" cy="276225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25400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07EB2" w:rsidRPr="00E717E3" w:rsidRDefault="00E717E3" w:rsidP="00E717E3">
                            <w:permStart w:id="1991593528" w:edGrp="everyone"/>
                            <w:r>
                              <w:t xml:space="preserve">                                                                                                                                                   </w:t>
                            </w:r>
                            <w:r w:rsidR="00212D1A">
                              <w:t xml:space="preserve">              </w:t>
                            </w:r>
                            <w:r>
                              <w:t xml:space="preserve">               </w:t>
                            </w:r>
                            <w:permEnd w:id="1991593528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21" o:spid="_x0000_s1034" type="#_x0000_t202" style="width:449.65pt;height:21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" fillcolor="white [3201]" strokecolor="black [3213]" strokeweight="2pt">
                <v:textbox>
                  <w:txbxContent>
                    <w:p w:rsidR="00B07EB2" w:rsidRPr="00E717E3" w:rsidRDefault="00E717E3" w:rsidP="00E717E3">
                      <w:permStart w:id="1991593528" w:edGrp="everyone"/>
                      <w:r>
                        <w:t xml:space="preserve">                                                                                                                                                   </w:t>
                      </w:r>
                      <w:r w:rsidR="00212D1A">
                        <w:t xml:space="preserve">              </w:t>
                      </w:r>
                      <w:r>
                        <w:t xml:space="preserve">               </w:t>
                      </w:r>
                      <w:permEnd w:id="1991593528"/>
                    </w:p>
                  </w:txbxContent>
                </v:textbox>
                <w10:anchorlock/>
              </v:shape>
            </w:pict>
          </mc:Fallback>
        </mc:AlternateContent>
      </w:r>
    </w:p>
    <w:p w:rsidR="00C01D4C" w:rsidRPr="008F400B" w:rsidRDefault="005D6CAB" w:rsidP="00C01D4C">
      <w:pPr>
        <w:spacing w:after="0" w:line="240" w:lineRule="auto"/>
        <w:rPr>
          <w:rFonts w:eastAsia="Times New Roman" w:cs="Arial"/>
          <w:b/>
          <w:lang w:eastAsia="pt-BR"/>
        </w:rPr>
      </w:pPr>
      <w:r w:rsidRPr="008F400B">
        <w:rPr>
          <w:rFonts w:eastAsia="Times New Roman" w:cs="Arial"/>
          <w:b/>
          <w:lang w:eastAsia="pt-BR"/>
        </w:rPr>
        <w:t>Telefone</w:t>
      </w:r>
      <w:r w:rsidR="005D0143" w:rsidRPr="008F400B">
        <w:rPr>
          <w:rFonts w:eastAsia="Times New Roman" w:cs="Arial"/>
          <w:b/>
          <w:lang w:eastAsia="pt-BR"/>
        </w:rPr>
        <w:t xml:space="preserve"> celular </w:t>
      </w:r>
      <w:r w:rsidR="00D9781D" w:rsidRPr="008F400B">
        <w:rPr>
          <w:rFonts w:eastAsia="Times New Roman" w:cs="Arial"/>
          <w:b/>
          <w:lang w:eastAsia="pt-BR"/>
        </w:rPr>
        <w:t>(</w:t>
      </w:r>
      <w:r w:rsidR="008F400B">
        <w:rPr>
          <w:rFonts w:eastAsia="Times New Roman" w:cs="Arial"/>
          <w:b/>
          <w:lang w:eastAsia="pt-BR"/>
        </w:rPr>
        <w:t>i</w:t>
      </w:r>
      <w:r w:rsidR="00D9781D" w:rsidRPr="008F400B">
        <w:rPr>
          <w:rFonts w:eastAsia="Times New Roman" w:cs="Arial"/>
          <w:b/>
          <w:lang w:eastAsia="pt-BR"/>
        </w:rPr>
        <w:t xml:space="preserve">nserir DDD) </w:t>
      </w:r>
    </w:p>
    <w:p w:rsidR="00BB1C32" w:rsidRPr="00970A8F" w:rsidRDefault="006F5F71" w:rsidP="00C01D4C">
      <w:pPr>
        <w:spacing w:after="0" w:line="240" w:lineRule="auto"/>
        <w:rPr>
          <w:rFonts w:eastAsia="Times New Roman" w:cs="Arial"/>
          <w:lang w:eastAsia="pt-BR"/>
        </w:rPr>
      </w:pPr>
      <w:r>
        <w:rPr>
          <w:rFonts w:eastAsia="Times New Roman" w:cs="Arial"/>
          <w:noProof/>
          <w:lang w:eastAsia="pt-BR"/>
        </w:rPr>
        <mc:AlternateContent>
          <mc:Choice Requires="wps">
            <w:drawing>
              <wp:inline distT="0" distB="0" distL="0" distR="0">
                <wp:extent cx="5715000" cy="276225"/>
                <wp:effectExtent l="17780" t="18415" r="20320" b="19685"/>
                <wp:docPr id="20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15000" cy="276225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25400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07EB2" w:rsidRDefault="00E717E3" w:rsidP="00BB1C32">
                            <w:permStart w:id="76040777" w:edGrp="everyone"/>
                            <w:r>
                              <w:t xml:space="preserve">                                                                                                                                                   </w:t>
                            </w:r>
                            <w:r w:rsidR="00212D1A">
                              <w:t xml:space="preserve">               </w:t>
                            </w:r>
                            <w:r>
                              <w:t xml:space="preserve">               </w:t>
                            </w:r>
                            <w:permEnd w:id="76040777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20" o:spid="_x0000_s1035" type="#_x0000_t202" style="width:450pt;height:21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" fillcolor="white [3201]" strokecolor="black [3213]" strokeweight="2pt">
                <v:textbox>
                  <w:txbxContent>
                    <w:p w:rsidR="00B07EB2" w:rsidRDefault="00E717E3" w:rsidP="00BB1C32">
                      <w:permStart w:id="76040777" w:edGrp="everyone"/>
                      <w:r>
                        <w:t xml:space="preserve">                                                                                                                                                   </w:t>
                      </w:r>
                      <w:r w:rsidR="00212D1A">
                        <w:t xml:space="preserve">               </w:t>
                      </w:r>
                      <w:r>
                        <w:t xml:space="preserve">               </w:t>
                      </w:r>
                      <w:permEnd w:id="76040777"/>
                    </w:p>
                  </w:txbxContent>
                </v:textbox>
                <w10:anchorlock/>
              </v:shape>
            </w:pict>
          </mc:Fallback>
        </mc:AlternateContent>
      </w:r>
    </w:p>
    <w:p w:rsidR="00C01D4C" w:rsidRPr="008F400B" w:rsidRDefault="005D0143" w:rsidP="00C01D4C">
      <w:pPr>
        <w:spacing w:after="0" w:line="240" w:lineRule="auto"/>
        <w:rPr>
          <w:rFonts w:eastAsia="Times New Roman" w:cs="Arial"/>
          <w:b/>
          <w:lang w:eastAsia="pt-BR"/>
        </w:rPr>
      </w:pPr>
      <w:r w:rsidRPr="008F400B">
        <w:rPr>
          <w:rFonts w:eastAsia="Times New Roman" w:cs="Arial"/>
          <w:b/>
          <w:lang w:eastAsia="pt-BR"/>
        </w:rPr>
        <w:t>Endereço completo</w:t>
      </w:r>
    </w:p>
    <w:p w:rsidR="00BB1C32" w:rsidRPr="00970A8F" w:rsidRDefault="006F5F71" w:rsidP="00C01D4C">
      <w:pPr>
        <w:spacing w:after="0" w:line="240" w:lineRule="auto"/>
        <w:rPr>
          <w:rFonts w:eastAsia="Times New Roman" w:cs="Arial"/>
          <w:lang w:eastAsia="pt-BR"/>
        </w:rPr>
      </w:pPr>
      <w:r>
        <w:rPr>
          <w:rFonts w:eastAsia="Times New Roman" w:cs="Arial"/>
          <w:noProof/>
          <w:lang w:eastAsia="pt-BR"/>
        </w:rPr>
        <mc:AlternateContent>
          <mc:Choice Requires="wps">
            <w:drawing>
              <wp:inline distT="0" distB="0" distL="0" distR="0">
                <wp:extent cx="5724525" cy="663575"/>
                <wp:effectExtent l="13335" t="19050" r="15240" b="12700"/>
                <wp:docPr id="19" name="Text Box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24525" cy="663575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25400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717E3" w:rsidRDefault="00E236F8" w:rsidP="00BB1C32">
                            <w:permStart w:id="372049026" w:edGrp="everyone"/>
                            <w:r>
                              <w:t xml:space="preserve">                                                                                                                                                                                </w:t>
                            </w:r>
                            <w:permEnd w:id="372049026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19" o:spid="_x0000_s1036" type="#_x0000_t202" style="width:450.75pt;height:52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" fillcolor="white [3201]" strokecolor="black [3213]" strokeweight="2pt">
                <v:textbox>
                  <w:txbxContent>
                    <w:p w:rsidR="00E717E3" w:rsidRDefault="00E236F8" w:rsidP="00BB1C32">
                      <w:permStart w:id="372049026" w:edGrp="everyone"/>
                      <w:r>
                        <w:t xml:space="preserve">                                                                                                                                                                                </w:t>
                      </w:r>
                      <w:permEnd w:id="372049026"/>
                    </w:p>
                  </w:txbxContent>
                </v:textbox>
                <w10:anchorlock/>
              </v:shape>
            </w:pict>
          </mc:Fallback>
        </mc:AlternateContent>
      </w:r>
    </w:p>
    <w:p w:rsidR="00C01D4C" w:rsidRPr="00970A8F" w:rsidRDefault="00C01D4C" w:rsidP="00C01D4C">
      <w:pPr>
        <w:spacing w:after="0" w:line="240" w:lineRule="auto"/>
        <w:rPr>
          <w:rFonts w:eastAsia="Times New Roman" w:cs="Arial"/>
          <w:lang w:eastAsia="pt-BR"/>
        </w:rPr>
      </w:pPr>
    </w:p>
    <w:p w:rsidR="00C01D4C" w:rsidRPr="00970A8F" w:rsidRDefault="00C01D4C" w:rsidP="005F22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D0D0D" w:themeFill="text1" w:themeFillTint="F2"/>
        <w:spacing w:after="0" w:line="240" w:lineRule="auto"/>
        <w:jc w:val="center"/>
        <w:rPr>
          <w:rFonts w:eastAsia="Times New Roman" w:cs="Arial"/>
          <w:b/>
          <w:lang w:eastAsia="pt-BR"/>
        </w:rPr>
      </w:pPr>
      <w:r w:rsidRPr="00970A8F">
        <w:rPr>
          <w:rFonts w:eastAsia="Times New Roman" w:cs="Arial"/>
          <w:b/>
          <w:lang w:eastAsia="pt-BR"/>
        </w:rPr>
        <w:t>Instituição realizadora do projeto (preencher apenas em caso de pessoa jurídica)</w:t>
      </w:r>
    </w:p>
    <w:p w:rsidR="00C01D4C" w:rsidRPr="008928ED" w:rsidRDefault="005D6CAB" w:rsidP="00C01D4C">
      <w:pPr>
        <w:spacing w:after="0" w:line="240" w:lineRule="auto"/>
        <w:rPr>
          <w:rFonts w:eastAsia="Times New Roman" w:cs="Arial"/>
          <w:b/>
          <w:lang w:eastAsia="pt-BR"/>
        </w:rPr>
      </w:pPr>
      <w:r w:rsidRPr="008928ED">
        <w:rPr>
          <w:rFonts w:eastAsia="Times New Roman" w:cs="Arial"/>
          <w:b/>
          <w:lang w:eastAsia="pt-BR"/>
        </w:rPr>
        <w:t>Nome da Instituição</w:t>
      </w:r>
      <w:r w:rsidR="00C01D4C" w:rsidRPr="008928ED">
        <w:rPr>
          <w:rFonts w:eastAsia="Times New Roman" w:cs="Arial"/>
          <w:b/>
          <w:lang w:eastAsia="pt-BR"/>
        </w:rPr>
        <w:t xml:space="preserve"> </w:t>
      </w:r>
    </w:p>
    <w:p w:rsidR="00BB1C32" w:rsidRPr="00970A8F" w:rsidRDefault="006F5F71" w:rsidP="00C01D4C">
      <w:pPr>
        <w:spacing w:after="0" w:line="240" w:lineRule="auto"/>
        <w:rPr>
          <w:rFonts w:eastAsia="Times New Roman" w:cs="Arial"/>
          <w:lang w:eastAsia="pt-BR"/>
        </w:rPr>
      </w:pPr>
      <w:r>
        <w:rPr>
          <w:rFonts w:eastAsia="Times New Roman" w:cs="Arial"/>
          <w:noProof/>
          <w:lang w:eastAsia="pt-BR"/>
        </w:rPr>
        <mc:AlternateContent>
          <mc:Choice Requires="wps">
            <w:drawing>
              <wp:inline distT="0" distB="0" distL="0" distR="0">
                <wp:extent cx="5720080" cy="647700"/>
                <wp:effectExtent l="13335" t="19685" r="19685" b="18415"/>
                <wp:docPr id="18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20080" cy="647700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25400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717E3" w:rsidRDefault="00E717E3" w:rsidP="00E717E3">
                            <w:permStart w:id="409273400" w:edGrp="everyone"/>
                          </w:p>
                          <w:p w:rsidR="00F97486" w:rsidRDefault="00F97486" w:rsidP="00E717E3"/>
                          <w:permEnd w:id="409273400"/>
                          <w:p w:rsidR="00E717E3" w:rsidRPr="00E717E3" w:rsidRDefault="00E717E3" w:rsidP="00E717E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18" o:spid="_x0000_s1037" type="#_x0000_t202" style="width:450.4pt;height:5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" fillcolor="white [3201]" strokecolor="black [3213]" strokeweight="2pt">
                <v:textbox>
                  <w:txbxContent>
                    <w:p w:rsidR="00E717E3" w:rsidRDefault="00E717E3" w:rsidP="00E717E3">
                      <w:permStart w:id="409273400" w:edGrp="everyone"/>
                    </w:p>
                    <w:p w:rsidR="00F97486" w:rsidRDefault="00F97486" w:rsidP="00E717E3"/>
                    <w:permEnd w:id="409273400"/>
                    <w:p w:rsidR="00E717E3" w:rsidRPr="00E717E3" w:rsidRDefault="00E717E3" w:rsidP="00E717E3"/>
                  </w:txbxContent>
                </v:textbox>
                <w10:anchorlock/>
              </v:shape>
            </w:pict>
          </mc:Fallback>
        </mc:AlternateContent>
      </w:r>
    </w:p>
    <w:p w:rsidR="00C01D4C" w:rsidRPr="008928ED" w:rsidRDefault="00C01D4C" w:rsidP="00C01D4C">
      <w:pPr>
        <w:spacing w:after="0" w:line="240" w:lineRule="auto"/>
        <w:rPr>
          <w:rFonts w:eastAsia="Times New Roman" w:cs="Arial"/>
          <w:b/>
          <w:lang w:eastAsia="pt-BR"/>
        </w:rPr>
      </w:pPr>
      <w:r w:rsidRPr="008928ED">
        <w:rPr>
          <w:rFonts w:eastAsia="Times New Roman" w:cs="Arial"/>
          <w:b/>
          <w:lang w:eastAsia="pt-BR"/>
        </w:rPr>
        <w:t>CNPJ (</w:t>
      </w:r>
      <w:r w:rsidR="00880A83" w:rsidRPr="008928ED">
        <w:rPr>
          <w:rFonts w:eastAsia="Times New Roman" w:cs="Arial"/>
          <w:b/>
          <w:lang w:eastAsia="pt-BR"/>
        </w:rPr>
        <w:t>Com ponto e barra</w:t>
      </w:r>
      <w:r w:rsidR="005D6CAB" w:rsidRPr="008928ED">
        <w:rPr>
          <w:rFonts w:eastAsia="Times New Roman" w:cs="Arial"/>
          <w:b/>
          <w:lang w:eastAsia="pt-BR"/>
        </w:rPr>
        <w:t>)</w:t>
      </w:r>
    </w:p>
    <w:p w:rsidR="00BB1C32" w:rsidRPr="00970A8F" w:rsidRDefault="006F5F71" w:rsidP="00C01D4C">
      <w:pPr>
        <w:spacing w:after="0" w:line="240" w:lineRule="auto"/>
        <w:rPr>
          <w:rFonts w:eastAsia="Times New Roman" w:cs="Arial"/>
          <w:lang w:eastAsia="pt-BR"/>
        </w:rPr>
      </w:pPr>
      <w:r>
        <w:rPr>
          <w:rFonts w:eastAsia="Times New Roman" w:cs="Arial"/>
          <w:noProof/>
          <w:lang w:eastAsia="pt-BR"/>
        </w:rPr>
        <mc:AlternateContent>
          <mc:Choice Requires="wps">
            <w:drawing>
              <wp:inline distT="0" distB="0" distL="0" distR="0">
                <wp:extent cx="5715635" cy="276225"/>
                <wp:effectExtent l="17780" t="17780" r="19685" b="20320"/>
                <wp:docPr id="16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15635" cy="276225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25400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07EB2" w:rsidRDefault="00E717E3" w:rsidP="00BB1C32">
                            <w:permStart w:id="1431601009" w:edGrp="everyone"/>
                            <w:r>
                              <w:t xml:space="preserve">                                                                                                                                                                     </w:t>
                            </w:r>
                            <w:permEnd w:id="1431601009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17" o:spid="_x0000_s1038" type="#_x0000_t202" style="width:450.05pt;height:21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" fillcolor="white [3201]" strokecolor="black [3213]" strokeweight="2pt">
                <v:textbox>
                  <w:txbxContent>
                    <w:p w:rsidR="00B07EB2" w:rsidRDefault="00E717E3" w:rsidP="00BB1C32">
                      <w:permStart w:id="1431601009" w:edGrp="everyone"/>
                      <w:r>
                        <w:t xml:space="preserve">                                                                                                                                                                     </w:t>
                      </w:r>
                      <w:permEnd w:id="1431601009"/>
                    </w:p>
                  </w:txbxContent>
                </v:textbox>
                <w10:anchorlock/>
              </v:shape>
            </w:pict>
          </mc:Fallback>
        </mc:AlternateContent>
      </w:r>
    </w:p>
    <w:p w:rsidR="00C01D4C" w:rsidRPr="008928ED" w:rsidRDefault="005D6CAB" w:rsidP="00C01D4C">
      <w:pPr>
        <w:spacing w:after="0" w:line="240" w:lineRule="auto"/>
        <w:rPr>
          <w:rFonts w:eastAsia="Times New Roman" w:cs="Arial"/>
          <w:b/>
          <w:lang w:eastAsia="pt-BR"/>
        </w:rPr>
      </w:pPr>
      <w:r w:rsidRPr="008928ED">
        <w:rPr>
          <w:rFonts w:eastAsia="Times New Roman" w:cs="Arial"/>
          <w:b/>
          <w:lang w:eastAsia="pt-BR"/>
        </w:rPr>
        <w:t xml:space="preserve">Endereço </w:t>
      </w:r>
      <w:r w:rsidR="005D0143" w:rsidRPr="008928ED">
        <w:rPr>
          <w:rFonts w:eastAsia="Times New Roman" w:cs="Arial"/>
          <w:b/>
          <w:lang w:eastAsia="pt-BR"/>
        </w:rPr>
        <w:t>completo da instituição</w:t>
      </w:r>
    </w:p>
    <w:p w:rsidR="00BB1C32" w:rsidRPr="00970A8F" w:rsidRDefault="006F5F71" w:rsidP="00C01D4C">
      <w:pPr>
        <w:spacing w:after="0" w:line="240" w:lineRule="auto"/>
        <w:rPr>
          <w:rFonts w:eastAsia="Times New Roman" w:cs="Arial"/>
          <w:lang w:eastAsia="pt-BR"/>
        </w:rPr>
      </w:pPr>
      <w:r>
        <w:rPr>
          <w:rFonts w:eastAsia="Times New Roman" w:cs="Arial"/>
          <w:noProof/>
          <w:lang w:eastAsia="pt-BR"/>
        </w:rPr>
        <mc:AlternateContent>
          <mc:Choice Requires="wps">
            <w:drawing>
              <wp:inline distT="0" distB="0" distL="0" distR="0">
                <wp:extent cx="5715635" cy="685800"/>
                <wp:effectExtent l="0" t="0" r="18415" b="19050"/>
                <wp:docPr id="15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15635" cy="685800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25400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07EB2" w:rsidRDefault="00B07EB2" w:rsidP="00BB1C32">
                            <w:permStart w:id="1595622329" w:edGrp="everyone"/>
                          </w:p>
                          <w:p w:rsidR="00E717E3" w:rsidRDefault="00E717E3" w:rsidP="00BB1C32"/>
                          <w:permEnd w:id="1595622329"/>
                          <w:p w:rsidR="00E717E3" w:rsidRDefault="00E717E3" w:rsidP="00BB1C32"/>
                          <w:p w:rsidR="00B07EB2" w:rsidRDefault="00B07EB2" w:rsidP="00BB1C32"/>
                          <w:p w:rsidR="00B07EB2" w:rsidRDefault="00B07EB2" w:rsidP="00BB1C3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16" o:spid="_x0000_s1039" type="#_x0000_t202" style="width:450.05pt;height:5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" fillcolor="white [3201]" strokecolor="black [3213]" strokeweight="2pt">
                <v:textbox>
                  <w:txbxContent>
                    <w:p w:rsidR="00B07EB2" w:rsidRDefault="00B07EB2" w:rsidP="00BB1C32">
                      <w:permStart w:id="1595622329" w:edGrp="everyone"/>
                    </w:p>
                    <w:p w:rsidR="00E717E3" w:rsidRDefault="00E717E3" w:rsidP="00BB1C32"/>
                    <w:permEnd w:id="1595622329"/>
                    <w:p w:rsidR="00E717E3" w:rsidRDefault="00E717E3" w:rsidP="00BB1C32"/>
                    <w:p w:rsidR="00B07EB2" w:rsidRDefault="00B07EB2" w:rsidP="00BB1C32"/>
                    <w:p w:rsidR="00B07EB2" w:rsidRDefault="00B07EB2" w:rsidP="00BB1C32"/>
                  </w:txbxContent>
                </v:textbox>
                <w10:anchorlock/>
              </v:shape>
            </w:pict>
          </mc:Fallback>
        </mc:AlternateContent>
      </w:r>
    </w:p>
    <w:p w:rsidR="00C01D4C" w:rsidRPr="008928ED" w:rsidRDefault="005D0143" w:rsidP="00C01D4C">
      <w:pPr>
        <w:spacing w:after="0" w:line="240" w:lineRule="auto"/>
        <w:rPr>
          <w:rFonts w:eastAsia="Times New Roman" w:cs="Arial"/>
          <w:b/>
          <w:lang w:eastAsia="pt-BR"/>
        </w:rPr>
      </w:pPr>
      <w:r w:rsidRPr="008928ED">
        <w:rPr>
          <w:rFonts w:eastAsia="Times New Roman" w:cs="Arial"/>
          <w:b/>
          <w:lang w:eastAsia="pt-BR"/>
        </w:rPr>
        <w:t>E-mail institucional</w:t>
      </w:r>
    </w:p>
    <w:p w:rsidR="00BB1C32" w:rsidRPr="00970A8F" w:rsidRDefault="006F5F71" w:rsidP="00C01D4C">
      <w:pPr>
        <w:spacing w:after="0" w:line="240" w:lineRule="auto"/>
        <w:rPr>
          <w:rFonts w:eastAsia="Times New Roman" w:cs="Arial"/>
          <w:lang w:eastAsia="pt-BR"/>
        </w:rPr>
      </w:pPr>
      <w:r>
        <w:rPr>
          <w:rFonts w:eastAsia="Times New Roman" w:cs="Arial"/>
          <w:noProof/>
          <w:lang w:eastAsia="pt-BR"/>
        </w:rPr>
        <mc:AlternateContent>
          <mc:Choice Requires="wps">
            <w:drawing>
              <wp:inline distT="0" distB="0" distL="0" distR="0">
                <wp:extent cx="5715635" cy="276225"/>
                <wp:effectExtent l="17780" t="21590" r="19685" b="16510"/>
                <wp:docPr id="14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15635" cy="276225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25400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07EB2" w:rsidRDefault="00E717E3" w:rsidP="00BB1C32">
                            <w:permStart w:id="875516991" w:edGrp="everyone"/>
                            <w:r>
                              <w:t xml:space="preserve">                                                                                                                                                                  </w:t>
                            </w:r>
                            <w:r w:rsidR="00212D1A">
                              <w:t xml:space="preserve">            </w:t>
                            </w:r>
                            <w:r>
                              <w:t xml:space="preserve">  </w:t>
                            </w:r>
                            <w:permEnd w:id="875516991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15" o:spid="_x0000_s1040" type="#_x0000_t202" style="width:450.05pt;height:21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" fillcolor="white [3201]" strokecolor="black [3213]" strokeweight="2pt">
                <v:textbox>
                  <w:txbxContent>
                    <w:p w:rsidR="00B07EB2" w:rsidRDefault="00E717E3" w:rsidP="00BB1C32">
                      <w:permStart w:id="875516991" w:edGrp="everyone"/>
                      <w:r>
                        <w:t xml:space="preserve">                                                                                                                                                                  </w:t>
                      </w:r>
                      <w:r w:rsidR="00212D1A">
                        <w:t xml:space="preserve">            </w:t>
                      </w:r>
                      <w:r>
                        <w:t xml:space="preserve">  </w:t>
                      </w:r>
                      <w:permEnd w:id="875516991"/>
                    </w:p>
                  </w:txbxContent>
                </v:textbox>
                <w10:anchorlock/>
              </v:shape>
            </w:pict>
          </mc:Fallback>
        </mc:AlternateContent>
      </w:r>
    </w:p>
    <w:p w:rsidR="005D0143" w:rsidRPr="008928ED" w:rsidRDefault="005D0143" w:rsidP="005D0143">
      <w:pPr>
        <w:spacing w:after="0" w:line="240" w:lineRule="auto"/>
        <w:rPr>
          <w:rFonts w:eastAsia="Times New Roman" w:cs="Arial"/>
          <w:b/>
          <w:lang w:eastAsia="pt-BR"/>
        </w:rPr>
      </w:pPr>
      <w:r w:rsidRPr="008928ED">
        <w:rPr>
          <w:rFonts w:eastAsia="Times New Roman" w:cs="Arial"/>
          <w:b/>
          <w:lang w:eastAsia="pt-BR"/>
        </w:rPr>
        <w:t xml:space="preserve">Telefone institucional (Inserir DDD) </w:t>
      </w:r>
    </w:p>
    <w:p w:rsidR="00BB1C32" w:rsidRPr="00970A8F" w:rsidRDefault="006F5F71" w:rsidP="00C01D4C">
      <w:pPr>
        <w:spacing w:after="0" w:line="240" w:lineRule="auto"/>
        <w:rPr>
          <w:rFonts w:eastAsia="Times New Roman" w:cs="Arial"/>
          <w:lang w:eastAsia="pt-BR"/>
        </w:rPr>
      </w:pPr>
      <w:r>
        <w:rPr>
          <w:rFonts w:eastAsia="Times New Roman" w:cs="Arial"/>
          <w:noProof/>
          <w:lang w:eastAsia="pt-BR"/>
        </w:rPr>
        <mc:AlternateContent>
          <mc:Choice Requires="wps">
            <w:drawing>
              <wp:inline distT="0" distB="0" distL="0" distR="0">
                <wp:extent cx="5715635" cy="276225"/>
                <wp:effectExtent l="17780" t="13335" r="19685" b="15240"/>
                <wp:docPr id="13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15635" cy="276225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25400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07EB2" w:rsidRDefault="00E717E3" w:rsidP="00BB1C32">
                            <w:permStart w:id="1457136957" w:edGrp="everyone"/>
                            <w:r>
                              <w:t xml:space="preserve">                                           </w:t>
                            </w:r>
                            <w:permEnd w:id="1457136957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14" o:spid="_x0000_s1041" type="#_x0000_t202" style="width:450.05pt;height:21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" fillcolor="white [3201]" strokecolor="black [3213]" strokeweight="2pt">
                <v:textbox>
                  <w:txbxContent>
                    <w:p w:rsidR="00B07EB2" w:rsidRDefault="00E717E3" w:rsidP="00BB1C32">
                      <w:permStart w:id="1457136957" w:edGrp="everyone"/>
                      <w:r>
                        <w:t xml:space="preserve">                                           </w:t>
                      </w:r>
                      <w:permEnd w:id="1457136957"/>
                    </w:p>
                  </w:txbxContent>
                </v:textbox>
                <w10:anchorlock/>
              </v:shape>
            </w:pict>
          </mc:Fallback>
        </mc:AlternateContent>
      </w:r>
    </w:p>
    <w:p w:rsidR="005D6CAB" w:rsidRPr="008928ED" w:rsidRDefault="005D0143" w:rsidP="00C01D4C">
      <w:pPr>
        <w:spacing w:after="0" w:line="240" w:lineRule="auto"/>
        <w:rPr>
          <w:rFonts w:eastAsia="Times New Roman" w:cs="Arial"/>
          <w:b/>
          <w:lang w:eastAsia="pt-BR"/>
        </w:rPr>
      </w:pPr>
      <w:r w:rsidRPr="008928ED">
        <w:rPr>
          <w:rFonts w:eastAsia="Times New Roman" w:cs="Arial"/>
          <w:b/>
          <w:lang w:eastAsia="pt-BR"/>
        </w:rPr>
        <w:t xml:space="preserve"> Site institucional (</w:t>
      </w:r>
      <w:r w:rsidR="008928ED">
        <w:rPr>
          <w:rFonts w:eastAsia="Times New Roman" w:cs="Arial"/>
          <w:b/>
          <w:lang w:eastAsia="pt-BR"/>
        </w:rPr>
        <w:t>caso haja)</w:t>
      </w:r>
    </w:p>
    <w:p w:rsidR="00C01D4C" w:rsidRPr="00970A8F" w:rsidRDefault="006F5F71" w:rsidP="00C01D4C">
      <w:pPr>
        <w:spacing w:after="0" w:line="240" w:lineRule="auto"/>
        <w:rPr>
          <w:rFonts w:eastAsia="Times New Roman" w:cs="Arial"/>
          <w:lang w:eastAsia="pt-BR"/>
        </w:rPr>
      </w:pPr>
      <w:r>
        <w:rPr>
          <w:rFonts w:eastAsia="Times New Roman" w:cs="Arial"/>
          <w:noProof/>
          <w:lang w:eastAsia="pt-BR"/>
        </w:rPr>
        <mc:AlternateContent>
          <mc:Choice Requires="wps">
            <w:drawing>
              <wp:inline distT="0" distB="0" distL="0" distR="0">
                <wp:extent cx="5715635" cy="323850"/>
                <wp:effectExtent l="0" t="0" r="18415" b="19050"/>
                <wp:docPr id="12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15635" cy="323850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25400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07EB2" w:rsidRDefault="00E717E3" w:rsidP="00BB1C32">
                            <w:permStart w:id="596716096" w:edGrp="everyone"/>
                            <w:r>
                              <w:t xml:space="preserve">                                                                          </w:t>
                            </w:r>
                            <w:r w:rsidR="00212D1A">
                              <w:t xml:space="preserve">                                                                                              </w:t>
                            </w:r>
                            <w:r>
                              <w:t xml:space="preserve">        </w:t>
                            </w:r>
                            <w:permEnd w:id="596716096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13" o:spid="_x0000_s1042" type="#_x0000_t202" style="width:450.05pt;height:25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" fillcolor="white [3201]" strokecolor="black [3213]" strokeweight="2pt">
                <v:textbox>
                  <w:txbxContent>
                    <w:p w:rsidR="00B07EB2" w:rsidRDefault="00E717E3" w:rsidP="00BB1C32">
                      <w:permStart w:id="596716096" w:edGrp="everyone"/>
                      <w:r>
                        <w:t xml:space="preserve">                                                                          </w:t>
                      </w:r>
                      <w:r w:rsidR="00212D1A">
                        <w:t xml:space="preserve">                                                                                              </w:t>
                      </w:r>
                      <w:r>
                        <w:t xml:space="preserve">        </w:t>
                      </w:r>
                      <w:permEnd w:id="596716096"/>
                    </w:p>
                  </w:txbxContent>
                </v:textbox>
                <w10:anchorlock/>
              </v:shape>
            </w:pict>
          </mc:Fallback>
        </mc:AlternateContent>
      </w:r>
    </w:p>
    <w:p w:rsidR="00C01D4C" w:rsidRPr="00970A8F" w:rsidRDefault="00C01D4C" w:rsidP="005F22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D0D0D" w:themeFill="text1" w:themeFillTint="F2"/>
        <w:spacing w:after="0" w:line="240" w:lineRule="auto"/>
        <w:jc w:val="center"/>
        <w:rPr>
          <w:rFonts w:eastAsia="Times New Roman" w:cs="Arial"/>
          <w:b/>
          <w:lang w:eastAsia="pt-BR"/>
        </w:rPr>
      </w:pPr>
      <w:r w:rsidRPr="00970A8F">
        <w:rPr>
          <w:rFonts w:eastAsia="Times New Roman" w:cs="Arial"/>
          <w:b/>
          <w:lang w:eastAsia="pt-BR"/>
        </w:rPr>
        <w:lastRenderedPageBreak/>
        <w:t>Dados do Prática</w:t>
      </w:r>
      <w:r w:rsidR="00225C45">
        <w:rPr>
          <w:rFonts w:eastAsia="Times New Roman" w:cs="Arial"/>
          <w:b/>
          <w:lang w:eastAsia="pt-BR"/>
        </w:rPr>
        <w:t xml:space="preserve"> ou </w:t>
      </w:r>
      <w:r w:rsidR="00225C45" w:rsidRPr="00970A8F">
        <w:rPr>
          <w:rFonts w:eastAsia="Times New Roman" w:cs="Arial"/>
          <w:b/>
          <w:lang w:eastAsia="pt-BR"/>
        </w:rPr>
        <w:t>Projeto</w:t>
      </w:r>
    </w:p>
    <w:p w:rsidR="00BB1C32" w:rsidRPr="00225C45" w:rsidRDefault="00C01D4C" w:rsidP="00C01D4C">
      <w:pPr>
        <w:spacing w:after="0" w:line="240" w:lineRule="auto"/>
        <w:rPr>
          <w:rFonts w:eastAsia="Times New Roman" w:cs="Arial"/>
          <w:b/>
          <w:lang w:eastAsia="pt-BR"/>
        </w:rPr>
      </w:pPr>
      <w:r w:rsidRPr="00225C45">
        <w:rPr>
          <w:rFonts w:eastAsia="Times New Roman" w:cs="Arial"/>
          <w:b/>
          <w:lang w:eastAsia="pt-BR"/>
        </w:rPr>
        <w:t>Título do projeto/prá</w:t>
      </w:r>
      <w:r w:rsidR="00880A83" w:rsidRPr="00225C45">
        <w:rPr>
          <w:rFonts w:eastAsia="Times New Roman" w:cs="Arial"/>
          <w:b/>
          <w:lang w:eastAsia="pt-BR"/>
        </w:rPr>
        <w:t xml:space="preserve">tica </w:t>
      </w:r>
      <w:r w:rsidR="009F1FEF" w:rsidRPr="00225C45">
        <w:rPr>
          <w:rFonts w:eastAsia="Times New Roman" w:cs="Arial"/>
          <w:b/>
          <w:lang w:eastAsia="pt-BR"/>
        </w:rPr>
        <w:t xml:space="preserve"> </w:t>
      </w:r>
    </w:p>
    <w:p w:rsidR="00BB1C32" w:rsidRPr="00970A8F" w:rsidRDefault="006F5F71" w:rsidP="00C01D4C">
      <w:pPr>
        <w:spacing w:after="0" w:line="240" w:lineRule="auto"/>
        <w:rPr>
          <w:rFonts w:eastAsia="Times New Roman" w:cs="Arial"/>
          <w:lang w:eastAsia="pt-BR"/>
        </w:rPr>
      </w:pPr>
      <w:r>
        <w:rPr>
          <w:rFonts w:eastAsia="Times New Roman" w:cs="Arial"/>
          <w:noProof/>
          <w:lang w:eastAsia="pt-BR"/>
        </w:rPr>
        <mc:AlternateContent>
          <mc:Choice Requires="wps">
            <w:drawing>
              <wp:inline distT="0" distB="0" distL="0" distR="0">
                <wp:extent cx="5819775" cy="704850"/>
                <wp:effectExtent l="0" t="0" r="28575" b="19050"/>
                <wp:docPr id="11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19775" cy="704850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25400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07EB2" w:rsidRDefault="00E236F8" w:rsidP="00BB1C32">
                            <w:permStart w:id="1339506110" w:edGrp="everyone"/>
                            <w:r>
                              <w:t xml:space="preserve">                                                                                                                                                                                </w:t>
                            </w:r>
                          </w:p>
                          <w:permEnd w:id="1339506110"/>
                          <w:p w:rsidR="00E717E3" w:rsidRDefault="00E717E3" w:rsidP="00BB1C3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12" o:spid="_x0000_s1043" type="#_x0000_t202" style="width:458.25pt;height:55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" fillcolor="white [3201]" strokecolor="black [3213]" strokeweight="2pt">
                <v:textbox>
                  <w:txbxContent>
                    <w:p w:rsidR="00B07EB2" w:rsidRDefault="00E236F8" w:rsidP="00BB1C32">
                      <w:permStart w:id="1339506110" w:edGrp="everyone"/>
                      <w:r>
                        <w:t xml:space="preserve">                                                                                                                                                                                </w:t>
                      </w:r>
                    </w:p>
                    <w:permEnd w:id="1339506110"/>
                    <w:p w:rsidR="00E717E3" w:rsidRDefault="00E717E3" w:rsidP="00BB1C32"/>
                  </w:txbxContent>
                </v:textbox>
                <w10:anchorlock/>
              </v:shape>
            </w:pict>
          </mc:Fallback>
        </mc:AlternateContent>
      </w:r>
    </w:p>
    <w:p w:rsidR="00BB1C32" w:rsidRPr="00970A8F" w:rsidRDefault="005D0143" w:rsidP="00C01D4C">
      <w:pPr>
        <w:spacing w:after="0" w:line="240" w:lineRule="auto"/>
        <w:rPr>
          <w:rFonts w:eastAsia="Times New Roman" w:cs="Arial"/>
          <w:lang w:eastAsia="pt-BR"/>
        </w:rPr>
      </w:pPr>
      <w:r w:rsidRPr="00225C45">
        <w:rPr>
          <w:rFonts w:eastAsia="Times New Roman" w:cs="Arial"/>
          <w:b/>
          <w:lang w:eastAsia="pt-BR"/>
        </w:rPr>
        <w:t>Autor(es)</w:t>
      </w:r>
      <w:r w:rsidR="006F5F71">
        <w:rPr>
          <w:rFonts w:eastAsia="Times New Roman" w:cs="Arial"/>
          <w:noProof/>
          <w:lang w:eastAsia="pt-BR"/>
        </w:rPr>
        <mc:AlternateContent>
          <mc:Choice Requires="wps">
            <w:drawing>
              <wp:inline distT="0" distB="0" distL="0" distR="0">
                <wp:extent cx="5819775" cy="342900"/>
                <wp:effectExtent l="0" t="0" r="28575" b="19050"/>
                <wp:docPr id="10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19775" cy="342900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25400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07EB2" w:rsidRDefault="00E717E3" w:rsidP="00BB1C32">
                            <w:permStart w:id="255533601" w:edGrp="everyone"/>
                            <w:r>
                              <w:t xml:space="preserve">      </w:t>
                            </w:r>
                            <w:r w:rsidR="00022325">
                              <w:t xml:space="preserve"> </w:t>
                            </w:r>
                            <w:r>
                              <w:t xml:space="preserve">                             </w:t>
                            </w:r>
                            <w:r w:rsidR="00022325">
                              <w:t xml:space="preserve">            </w:t>
                            </w:r>
                            <w:r>
                              <w:t xml:space="preserve"> </w:t>
                            </w:r>
                            <w:permEnd w:id="255533601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11" o:spid="_x0000_s1044" type="#_x0000_t202" style="width:458.25pt;height:2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" fillcolor="white [3201]" strokecolor="black [3213]" strokeweight="2pt">
                <v:textbox>
                  <w:txbxContent>
                    <w:p w:rsidR="00B07EB2" w:rsidRDefault="00E717E3" w:rsidP="00BB1C32">
                      <w:permStart w:id="255533601" w:edGrp="everyone"/>
                      <w:r>
                        <w:t xml:space="preserve">      </w:t>
                      </w:r>
                      <w:r w:rsidR="00022325">
                        <w:t xml:space="preserve"> </w:t>
                      </w:r>
                      <w:r>
                        <w:t xml:space="preserve">                             </w:t>
                      </w:r>
                      <w:r w:rsidR="00022325">
                        <w:t xml:space="preserve">            </w:t>
                      </w:r>
                      <w:r>
                        <w:t xml:space="preserve"> </w:t>
                      </w:r>
                      <w:permEnd w:id="255533601"/>
                    </w:p>
                  </w:txbxContent>
                </v:textbox>
                <w10:anchorlock/>
              </v:shape>
            </w:pict>
          </mc:Fallback>
        </mc:AlternateContent>
      </w:r>
    </w:p>
    <w:p w:rsidR="00D9781D" w:rsidRPr="00970A8F" w:rsidRDefault="005D0143" w:rsidP="00C01D4C">
      <w:pPr>
        <w:spacing w:after="0" w:line="240" w:lineRule="auto"/>
        <w:rPr>
          <w:rFonts w:eastAsia="Times New Roman" w:cs="Arial"/>
          <w:lang w:eastAsia="pt-BR"/>
        </w:rPr>
      </w:pPr>
      <w:r w:rsidRPr="002251F8">
        <w:rPr>
          <w:rFonts w:eastAsia="Times New Roman" w:cs="Arial"/>
          <w:b/>
          <w:lang w:eastAsia="pt-BR"/>
        </w:rPr>
        <w:t>Município(</w:t>
      </w:r>
      <w:r w:rsidRPr="00823FBD">
        <w:rPr>
          <w:rFonts w:eastAsia="Times New Roman" w:cs="Arial"/>
          <w:b/>
          <w:lang w:eastAsia="pt-BR"/>
        </w:rPr>
        <w:t>s), região ou bacia</w:t>
      </w:r>
      <w:r>
        <w:rPr>
          <w:rFonts w:eastAsia="Times New Roman" w:cs="Arial"/>
          <w:b/>
          <w:lang w:eastAsia="pt-BR"/>
        </w:rPr>
        <w:t xml:space="preserve"> hidrográfica </w:t>
      </w:r>
      <w:r w:rsidRPr="002251F8">
        <w:rPr>
          <w:rFonts w:eastAsia="Times New Roman" w:cs="Arial"/>
          <w:b/>
          <w:lang w:eastAsia="pt-BR"/>
        </w:rPr>
        <w:t>do Estado de Minas Gerais onde é/foi executado o projeto/prática</w:t>
      </w:r>
      <w:r>
        <w:rPr>
          <w:rFonts w:eastAsia="Times New Roman" w:cs="Arial"/>
          <w:noProof/>
          <w:lang w:eastAsia="pt-BR"/>
        </w:rPr>
        <w:t xml:space="preserve"> </w:t>
      </w:r>
      <w:r w:rsidR="006F5F71">
        <w:rPr>
          <w:rFonts w:eastAsia="Times New Roman" w:cs="Arial"/>
          <w:noProof/>
          <w:lang w:eastAsia="pt-BR"/>
        </w:rPr>
        <mc:AlternateContent>
          <mc:Choice Requires="wps">
            <w:drawing>
              <wp:inline distT="0" distB="0" distL="0" distR="0">
                <wp:extent cx="5810250" cy="1076325"/>
                <wp:effectExtent l="0" t="0" r="19050" b="28575"/>
                <wp:docPr id="9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10250" cy="1076325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25400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07EB2" w:rsidRDefault="00E717E3" w:rsidP="00BB1C32">
                            <w:permStart w:id="1164670675" w:edGrp="everyone"/>
                            <w:r>
                              <w:t xml:space="preserve">                                                                                                                                 </w:t>
                            </w:r>
                            <w:permEnd w:id="1164670675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10" o:spid="_x0000_s1045" type="#_x0000_t202" style="width:457.5pt;height:84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" fillcolor="white [3201]" strokecolor="black [3213]" strokeweight="2pt">
                <v:textbox>
                  <w:txbxContent>
                    <w:p w:rsidR="00B07EB2" w:rsidRDefault="00E717E3" w:rsidP="00BB1C32">
                      <w:permStart w:id="1164670675" w:edGrp="everyone"/>
                      <w:r>
                        <w:t xml:space="preserve">                                                                                                                                 </w:t>
                      </w:r>
                      <w:permEnd w:id="1164670675"/>
                    </w:p>
                  </w:txbxContent>
                </v:textbox>
                <w10:anchorlock/>
              </v:shape>
            </w:pict>
          </mc:Fallback>
        </mc:AlternateContent>
      </w:r>
    </w:p>
    <w:p w:rsidR="005D0143" w:rsidRDefault="005D0143" w:rsidP="005D0143">
      <w:pPr>
        <w:spacing w:after="0" w:line="240" w:lineRule="auto"/>
        <w:rPr>
          <w:rFonts w:eastAsia="Times New Roman" w:cs="Arial"/>
          <w:lang w:eastAsia="pt-BR"/>
        </w:rPr>
      </w:pPr>
      <w:r>
        <w:rPr>
          <w:rFonts w:eastAsia="Times New Roman" w:cs="Arial"/>
          <w:b/>
          <w:lang w:eastAsia="pt-BR"/>
        </w:rPr>
        <w:t xml:space="preserve">Data de início                                                        </w:t>
      </w:r>
      <w:r w:rsidR="00225C45">
        <w:rPr>
          <w:rFonts w:eastAsia="Times New Roman" w:cs="Arial"/>
          <w:b/>
          <w:lang w:eastAsia="pt-BR"/>
        </w:rPr>
        <w:t xml:space="preserve">                 </w:t>
      </w:r>
      <w:r>
        <w:rPr>
          <w:rFonts w:eastAsia="Times New Roman" w:cs="Arial"/>
          <w:b/>
          <w:lang w:eastAsia="pt-BR"/>
        </w:rPr>
        <w:t>Data de conclusão (caso se aplique)</w:t>
      </w:r>
    </w:p>
    <w:p w:rsidR="005D0143" w:rsidRPr="00970A8F" w:rsidRDefault="006F5F71" w:rsidP="005D0143">
      <w:pPr>
        <w:spacing w:after="0" w:line="240" w:lineRule="auto"/>
        <w:rPr>
          <w:rFonts w:eastAsia="Times New Roman" w:cs="Arial"/>
          <w:lang w:eastAsia="pt-BR"/>
        </w:rPr>
      </w:pPr>
      <w:permStart w:id="2143314633" w:edGrp="everyone"/>
      <w:r>
        <w:rPr>
          <w:rFonts w:eastAsia="Times New Roman" w:cs="Arial"/>
          <w:noProof/>
          <w:lang w:eastAsia="pt-BR"/>
        </w:rPr>
        <mc:AlternateContent>
          <mc:Choice Requires="wps">
            <w:drawing>
              <wp:inline distT="0" distB="0" distL="0" distR="0">
                <wp:extent cx="2457450" cy="276225"/>
                <wp:effectExtent l="0" t="0" r="19050" b="28575"/>
                <wp:docPr id="8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57450" cy="276225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25400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07EB2" w:rsidRDefault="00B07EB2" w:rsidP="005D0143">
                            <w:permStart w:id="135683995" w:edGrp="everyone"/>
                            <w:r>
                              <w:t xml:space="preserve">       /        /            </w:t>
                            </w:r>
                            <w:permEnd w:id="135683995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9" o:spid="_x0000_s1046" type="#_x0000_t202" style="width:193.5pt;height:21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" fillcolor="white [3201]" strokecolor="black [3213]" strokeweight="2pt">
                <v:textbox>
                  <w:txbxContent>
                    <w:p w:rsidR="00B07EB2" w:rsidRDefault="00B07EB2" w:rsidP="005D0143">
                      <w:permStart w:id="135683995" w:edGrp="everyone"/>
                      <w:r>
                        <w:t xml:space="preserve">       /        /            </w:t>
                      </w:r>
                      <w:permEnd w:id="135683995"/>
                    </w:p>
                  </w:txbxContent>
                </v:textbox>
                <w10:anchorlock/>
              </v:shape>
            </w:pict>
          </mc:Fallback>
        </mc:AlternateContent>
      </w:r>
      <w:permEnd w:id="2143314633"/>
      <w:r w:rsidR="005D0143">
        <w:rPr>
          <w:rFonts w:eastAsia="Times New Roman" w:cs="Arial"/>
          <w:noProof/>
          <w:lang w:eastAsia="pt-BR"/>
        </w:rPr>
        <w:t xml:space="preserve">  </w:t>
      </w:r>
      <w:r w:rsidR="00225C45">
        <w:rPr>
          <w:rFonts w:eastAsia="Times New Roman" w:cs="Arial"/>
          <w:noProof/>
          <w:lang w:eastAsia="pt-BR"/>
        </w:rPr>
        <w:t xml:space="preserve">              </w:t>
      </w:r>
      <w:r w:rsidR="005D0143">
        <w:rPr>
          <w:rFonts w:eastAsia="Times New Roman" w:cs="Arial"/>
          <w:noProof/>
          <w:lang w:eastAsia="pt-BR"/>
        </w:rPr>
        <w:t xml:space="preserve"> </w:t>
      </w:r>
      <w:r w:rsidR="005D0143">
        <w:rPr>
          <w:rFonts w:eastAsia="Times New Roman" w:cs="Arial"/>
          <w:lang w:eastAsia="pt-BR"/>
        </w:rPr>
        <w:t xml:space="preserve"> </w:t>
      </w:r>
      <w:permStart w:id="884498582" w:edGrp="everyone"/>
      <w:r>
        <w:rPr>
          <w:rFonts w:eastAsia="Times New Roman" w:cs="Arial"/>
          <w:noProof/>
          <w:lang w:eastAsia="pt-BR"/>
        </w:rPr>
        <mc:AlternateContent>
          <mc:Choice Requires="wps">
            <w:drawing>
              <wp:inline distT="0" distB="0" distL="0" distR="0">
                <wp:extent cx="2667000" cy="276225"/>
                <wp:effectExtent l="0" t="0" r="19050" b="28575"/>
                <wp:docPr id="7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7000" cy="276225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25400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07EB2" w:rsidRDefault="00B07EB2" w:rsidP="005D0143">
                            <w:permStart w:id="1171010174" w:edGrp="everyone"/>
                            <w:r>
                              <w:t xml:space="preserve">       /         /                </w:t>
                            </w:r>
                          </w:p>
                          <w:permEnd w:id="1171010174"/>
                          <w:p w:rsidR="00B07EB2" w:rsidRDefault="00B07EB2" w:rsidP="005D014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8" o:spid="_x0000_s1047" type="#_x0000_t202" style="width:210pt;height:21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" fillcolor="white [3201]" strokecolor="black [3213]" strokeweight="2pt">
                <v:textbox>
                  <w:txbxContent>
                    <w:p w:rsidR="00B07EB2" w:rsidRDefault="00B07EB2" w:rsidP="005D0143">
                      <w:permStart w:id="1171010174" w:edGrp="everyone"/>
                      <w:r>
                        <w:t xml:space="preserve">       /         /                </w:t>
                      </w:r>
                    </w:p>
                    <w:permEnd w:id="1171010174"/>
                    <w:p w:rsidR="00B07EB2" w:rsidRDefault="00B07EB2" w:rsidP="005D0143"/>
                  </w:txbxContent>
                </v:textbox>
                <w10:anchorlock/>
              </v:shape>
            </w:pict>
          </mc:Fallback>
        </mc:AlternateContent>
      </w:r>
      <w:permEnd w:id="884498582"/>
    </w:p>
    <w:p w:rsidR="00022325" w:rsidRPr="00FF2439" w:rsidRDefault="00022325" w:rsidP="00022325">
      <w:pPr>
        <w:spacing w:after="0" w:line="240" w:lineRule="auto"/>
        <w:jc w:val="both"/>
        <w:rPr>
          <w:rFonts w:eastAsia="Times New Roman" w:cs="Arial"/>
          <w:b/>
          <w:noProof/>
          <w:sz w:val="36"/>
          <w:szCs w:val="36"/>
          <w:lang w:eastAsia="pt-BR"/>
        </w:rPr>
      </w:pPr>
      <w:r>
        <w:rPr>
          <w:rFonts w:eastAsia="Times New Roman" w:cs="Arial"/>
          <w:b/>
          <w:lang w:eastAsia="pt-BR"/>
        </w:rPr>
        <w:t>Resumo do projeto/prática (d</w:t>
      </w:r>
      <w:r w:rsidRPr="00FF2439">
        <w:rPr>
          <w:rFonts w:eastAsia="Times New Roman" w:cs="Arial"/>
          <w:b/>
          <w:lang w:eastAsia="pt-BR"/>
        </w:rPr>
        <w:t xml:space="preserve">everá conter no mínimo objetivo, justificativa, metodologia e atividades realizadas) </w:t>
      </w:r>
      <w:r w:rsidR="00E236F8" w:rsidRPr="007F61DC">
        <w:rPr>
          <w:rFonts w:eastAsia="Times New Roman" w:cs="Arial"/>
          <w:b/>
          <w:color w:val="FF0000"/>
          <w:lang w:eastAsia="pt-BR"/>
        </w:rPr>
        <w:t>Atenção:</w:t>
      </w:r>
      <w:r w:rsidR="00EF105E">
        <w:rPr>
          <w:rFonts w:eastAsia="Times New Roman" w:cs="Arial"/>
          <w:b/>
          <w:color w:val="FF0000"/>
          <w:lang w:eastAsia="pt-BR"/>
        </w:rPr>
        <w:t xml:space="preserve"> Texto com no máximo 3</w:t>
      </w:r>
      <w:r w:rsidR="00E236F8" w:rsidRPr="007F61DC">
        <w:rPr>
          <w:rFonts w:eastAsia="Times New Roman" w:cs="Arial"/>
          <w:b/>
          <w:color w:val="FF0000"/>
          <w:lang w:eastAsia="pt-BR"/>
        </w:rPr>
        <w:t>3</w:t>
      </w:r>
      <w:r w:rsidR="00E236F8">
        <w:rPr>
          <w:rFonts w:eastAsia="Times New Roman" w:cs="Arial"/>
          <w:b/>
          <w:color w:val="FF0000"/>
          <w:lang w:eastAsia="pt-BR"/>
        </w:rPr>
        <w:t xml:space="preserve"> linhas</w:t>
      </w:r>
      <w:r w:rsidR="001074B8">
        <w:rPr>
          <w:rFonts w:eastAsia="Times New Roman" w:cs="Arial"/>
          <w:b/>
          <w:color w:val="FF0000"/>
          <w:lang w:eastAsia="pt-BR"/>
        </w:rPr>
        <w:t>.</w:t>
      </w:r>
    </w:p>
    <w:p w:rsidR="005D0143" w:rsidRDefault="00022325" w:rsidP="00E236F8">
      <w:pPr>
        <w:spacing w:after="0" w:line="240" w:lineRule="auto"/>
        <w:rPr>
          <w:rFonts w:eastAsia="Times New Roman" w:cs="Arial"/>
          <w:b/>
          <w:lang w:eastAsia="pt-BR"/>
        </w:rPr>
      </w:pPr>
      <w:r>
        <w:rPr>
          <w:rFonts w:eastAsia="Times New Roman" w:cs="Arial"/>
          <w:noProof/>
          <w:lang w:eastAsia="pt-BR"/>
        </w:rPr>
        <mc:AlternateContent>
          <mc:Choice Requires="wps">
            <w:drawing>
              <wp:inline distT="0" distB="0" distL="0" distR="0" wp14:anchorId="31CE88DE" wp14:editId="5B658609">
                <wp:extent cx="5819775" cy="4191000"/>
                <wp:effectExtent l="0" t="0" r="28575" b="19050"/>
                <wp:docPr id="30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19775" cy="4191000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25400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F105E" w:rsidRDefault="00EF105E" w:rsidP="00022325">
                            <w:permStart w:id="755515360" w:edGrp="everyone"/>
                          </w:p>
                          <w:p w:rsidR="00EF105E" w:rsidRDefault="00EF105E" w:rsidP="00022325"/>
                          <w:p w:rsidR="00EF105E" w:rsidRDefault="00EF105E" w:rsidP="00022325"/>
                          <w:p w:rsidR="00EF105E" w:rsidRDefault="00EF105E" w:rsidP="00022325"/>
                          <w:p w:rsidR="00EF105E" w:rsidRDefault="00EF105E" w:rsidP="00022325"/>
                          <w:p w:rsidR="00EF105E" w:rsidRDefault="00EF105E" w:rsidP="00022325"/>
                          <w:p w:rsidR="00EF105E" w:rsidRDefault="00EF105E" w:rsidP="00022325"/>
                          <w:p w:rsidR="00EF105E" w:rsidRDefault="00EF105E" w:rsidP="00022325"/>
                          <w:p w:rsidR="00EF105E" w:rsidRDefault="00EF105E" w:rsidP="00022325"/>
                          <w:p w:rsidR="00EF105E" w:rsidRDefault="00EF105E" w:rsidP="00022325"/>
                          <w:p w:rsidR="00EF105E" w:rsidRDefault="00EF105E" w:rsidP="00022325">
                            <w:r>
                              <w:t xml:space="preserve">   </w:t>
                            </w:r>
                          </w:p>
                          <w:p w:rsidR="007F61DC" w:rsidRDefault="007F61DC" w:rsidP="00022325"/>
                          <w:p w:rsidR="007F61DC" w:rsidRDefault="007F61DC" w:rsidP="00022325"/>
                          <w:permEnd w:id="755515360"/>
                          <w:p w:rsidR="00022325" w:rsidRDefault="00022325" w:rsidP="0002232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31CE88DE" id="_x0000_s1048" type="#_x0000_t202" style="width:458.25pt;height:330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" fillcolor="white [3201]" strokecolor="black [3213]" strokeweight="2pt">
                <v:textbox>
                  <w:txbxContent>
                    <w:p w:rsidR="00EF105E" w:rsidRDefault="00EF105E" w:rsidP="00022325">
                      <w:permStart w:id="755515360" w:edGrp="everyone"/>
                    </w:p>
                    <w:p w:rsidR="00EF105E" w:rsidRDefault="00EF105E" w:rsidP="00022325"/>
                    <w:p w:rsidR="00EF105E" w:rsidRDefault="00EF105E" w:rsidP="00022325"/>
                    <w:p w:rsidR="00EF105E" w:rsidRDefault="00EF105E" w:rsidP="00022325"/>
                    <w:p w:rsidR="00EF105E" w:rsidRDefault="00EF105E" w:rsidP="00022325"/>
                    <w:p w:rsidR="00EF105E" w:rsidRDefault="00EF105E" w:rsidP="00022325"/>
                    <w:p w:rsidR="00EF105E" w:rsidRDefault="00EF105E" w:rsidP="00022325"/>
                    <w:p w:rsidR="00EF105E" w:rsidRDefault="00EF105E" w:rsidP="00022325"/>
                    <w:p w:rsidR="00EF105E" w:rsidRDefault="00EF105E" w:rsidP="00022325"/>
                    <w:p w:rsidR="00EF105E" w:rsidRDefault="00EF105E" w:rsidP="00022325"/>
                    <w:p w:rsidR="00EF105E" w:rsidRDefault="00EF105E" w:rsidP="00022325">
                      <w:r>
                        <w:t xml:space="preserve">   </w:t>
                      </w:r>
                    </w:p>
                    <w:p w:rsidR="007F61DC" w:rsidRDefault="007F61DC" w:rsidP="00022325"/>
                    <w:p w:rsidR="007F61DC" w:rsidRDefault="007F61DC" w:rsidP="00022325"/>
                    <w:permEnd w:id="755515360"/>
                    <w:p w:rsidR="00022325" w:rsidRDefault="00022325" w:rsidP="00022325"/>
                  </w:txbxContent>
                </v:textbox>
                <w10:anchorlock/>
              </v:shape>
            </w:pict>
          </mc:Fallback>
        </mc:AlternateContent>
      </w:r>
    </w:p>
    <w:p w:rsidR="00EF105E" w:rsidRDefault="00EF105E" w:rsidP="00E236F8">
      <w:pPr>
        <w:spacing w:after="0" w:line="240" w:lineRule="auto"/>
        <w:rPr>
          <w:rFonts w:eastAsia="Times New Roman" w:cs="Arial"/>
          <w:b/>
          <w:lang w:eastAsia="pt-BR"/>
        </w:rPr>
      </w:pPr>
      <w:r>
        <w:rPr>
          <w:rFonts w:eastAsia="Times New Roman" w:cs="Arial"/>
          <w:b/>
          <w:lang w:eastAsia="pt-BR"/>
        </w:rPr>
        <w:t xml:space="preserve">                                                                                                                                                                     Continua</w:t>
      </w:r>
    </w:p>
    <w:p w:rsidR="005D0143" w:rsidRPr="007F61DC" w:rsidRDefault="005D0143" w:rsidP="00225C45">
      <w:pPr>
        <w:pageBreakBefore/>
        <w:spacing w:after="0" w:line="240" w:lineRule="auto"/>
        <w:jc w:val="both"/>
        <w:rPr>
          <w:rFonts w:eastAsia="Times New Roman" w:cs="Arial"/>
          <w:b/>
          <w:noProof/>
          <w:color w:val="FF0000"/>
          <w:sz w:val="36"/>
          <w:szCs w:val="36"/>
          <w:lang w:eastAsia="pt-BR"/>
        </w:rPr>
      </w:pPr>
      <w:r>
        <w:rPr>
          <w:rFonts w:eastAsia="Times New Roman" w:cs="Arial"/>
          <w:b/>
          <w:lang w:eastAsia="pt-BR"/>
        </w:rPr>
        <w:lastRenderedPageBreak/>
        <w:t>Resumo do projeto/prática (</w:t>
      </w:r>
      <w:r w:rsidR="00846390">
        <w:rPr>
          <w:rFonts w:eastAsia="Times New Roman" w:cs="Arial"/>
          <w:b/>
          <w:lang w:eastAsia="pt-BR"/>
        </w:rPr>
        <w:t>continuação</w:t>
      </w:r>
      <w:r w:rsidRPr="00FF2439">
        <w:rPr>
          <w:rFonts w:eastAsia="Times New Roman" w:cs="Arial"/>
          <w:b/>
          <w:lang w:eastAsia="pt-BR"/>
        </w:rPr>
        <w:t xml:space="preserve">) </w:t>
      </w:r>
    </w:p>
    <w:p w:rsidR="009F1FEF" w:rsidRPr="00970A8F" w:rsidRDefault="006F5F71" w:rsidP="00C01D4C">
      <w:pPr>
        <w:spacing w:after="0" w:line="240" w:lineRule="auto"/>
        <w:rPr>
          <w:rFonts w:eastAsia="Times New Roman" w:cs="Arial"/>
          <w:lang w:eastAsia="pt-BR"/>
        </w:rPr>
      </w:pPr>
      <w:r>
        <w:rPr>
          <w:rFonts w:eastAsia="Times New Roman" w:cs="Arial"/>
          <w:noProof/>
          <w:lang w:eastAsia="pt-BR"/>
        </w:rPr>
        <mc:AlternateContent>
          <mc:Choice Requires="wps">
            <w:drawing>
              <wp:inline distT="0" distB="0" distL="0" distR="0">
                <wp:extent cx="5793105" cy="7448550"/>
                <wp:effectExtent l="0" t="0" r="17145" b="19050"/>
                <wp:docPr id="6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93105" cy="7448550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25400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07EB2" w:rsidRDefault="00E236F8" w:rsidP="00BB1C32">
                            <w:permStart w:id="796150776" w:edGrp="everyone"/>
                            <w:r>
                              <w:t xml:space="preserve"> </w:t>
                            </w:r>
                          </w:p>
                          <w:p w:rsidR="00E717E3" w:rsidRDefault="00E717E3" w:rsidP="00BB1C32"/>
                          <w:p w:rsidR="00E717E3" w:rsidRDefault="00E717E3" w:rsidP="00BB1C32"/>
                          <w:p w:rsidR="00E717E3" w:rsidRDefault="00E717E3" w:rsidP="00BB1C32"/>
                          <w:p w:rsidR="00E717E3" w:rsidRDefault="00E717E3" w:rsidP="00BB1C32"/>
                          <w:p w:rsidR="00E717E3" w:rsidRDefault="00E717E3" w:rsidP="00BB1C32"/>
                          <w:p w:rsidR="00E717E3" w:rsidRDefault="00E717E3" w:rsidP="00BB1C32"/>
                          <w:p w:rsidR="00E717E3" w:rsidRDefault="00E717E3" w:rsidP="00BB1C32"/>
                          <w:p w:rsidR="00E717E3" w:rsidRDefault="00E717E3" w:rsidP="00BB1C32"/>
                          <w:p w:rsidR="00E717E3" w:rsidRDefault="00E717E3" w:rsidP="00BB1C32"/>
                          <w:p w:rsidR="00E717E3" w:rsidRDefault="00E717E3" w:rsidP="00BB1C32"/>
                          <w:p w:rsidR="00E717E3" w:rsidRDefault="00E717E3" w:rsidP="00BB1C32"/>
                          <w:p w:rsidR="00E717E3" w:rsidRDefault="00E717E3" w:rsidP="00BB1C32"/>
                          <w:p w:rsidR="00E717E3" w:rsidRDefault="00E717E3" w:rsidP="00BB1C32"/>
                          <w:p w:rsidR="00E717E3" w:rsidRDefault="00E717E3" w:rsidP="00BB1C32"/>
                          <w:p w:rsidR="00E717E3" w:rsidRDefault="00E717E3" w:rsidP="00BB1C32"/>
                          <w:p w:rsidR="00E717E3" w:rsidRDefault="00E717E3" w:rsidP="00BB1C32"/>
                          <w:p w:rsidR="00E717E3" w:rsidRDefault="00E717E3" w:rsidP="00BB1C32"/>
                          <w:p w:rsidR="00E717E3" w:rsidRDefault="00E717E3" w:rsidP="00BB1C32"/>
                          <w:p w:rsidR="00E717E3" w:rsidRDefault="00E717E3" w:rsidP="00BB1C32"/>
                          <w:p w:rsidR="00022325" w:rsidRDefault="00022325" w:rsidP="00BB1C32"/>
                          <w:p w:rsidR="007F61DC" w:rsidRDefault="007F61DC" w:rsidP="00BB1C32"/>
                          <w:p w:rsidR="007F61DC" w:rsidRDefault="007F61DC" w:rsidP="00BB1C32"/>
                          <w:permEnd w:id="796150776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7" o:spid="_x0000_s1049" type="#_x0000_t202" style="width:456.15pt;height:586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" fillcolor="white [3201]" strokecolor="black [3213]" strokeweight="2pt">
                <v:textbox>
                  <w:txbxContent>
                    <w:p w:rsidR="00B07EB2" w:rsidRDefault="00E236F8" w:rsidP="00BB1C32">
                      <w:permStart w:id="796150776" w:edGrp="everyone"/>
                      <w:r>
                        <w:t xml:space="preserve"> </w:t>
                      </w:r>
                    </w:p>
                    <w:p w:rsidR="00E717E3" w:rsidRDefault="00E717E3" w:rsidP="00BB1C32"/>
                    <w:p w:rsidR="00E717E3" w:rsidRDefault="00E717E3" w:rsidP="00BB1C32"/>
                    <w:p w:rsidR="00E717E3" w:rsidRDefault="00E717E3" w:rsidP="00BB1C32"/>
                    <w:p w:rsidR="00E717E3" w:rsidRDefault="00E717E3" w:rsidP="00BB1C32"/>
                    <w:p w:rsidR="00E717E3" w:rsidRDefault="00E717E3" w:rsidP="00BB1C32"/>
                    <w:p w:rsidR="00E717E3" w:rsidRDefault="00E717E3" w:rsidP="00BB1C32"/>
                    <w:p w:rsidR="00E717E3" w:rsidRDefault="00E717E3" w:rsidP="00BB1C32"/>
                    <w:p w:rsidR="00E717E3" w:rsidRDefault="00E717E3" w:rsidP="00BB1C32"/>
                    <w:p w:rsidR="00E717E3" w:rsidRDefault="00E717E3" w:rsidP="00BB1C32"/>
                    <w:p w:rsidR="00E717E3" w:rsidRDefault="00E717E3" w:rsidP="00BB1C32"/>
                    <w:p w:rsidR="00E717E3" w:rsidRDefault="00E717E3" w:rsidP="00BB1C32"/>
                    <w:p w:rsidR="00E717E3" w:rsidRDefault="00E717E3" w:rsidP="00BB1C32"/>
                    <w:p w:rsidR="00E717E3" w:rsidRDefault="00E717E3" w:rsidP="00BB1C32"/>
                    <w:p w:rsidR="00E717E3" w:rsidRDefault="00E717E3" w:rsidP="00BB1C32"/>
                    <w:p w:rsidR="00E717E3" w:rsidRDefault="00E717E3" w:rsidP="00BB1C32"/>
                    <w:p w:rsidR="00E717E3" w:rsidRDefault="00E717E3" w:rsidP="00BB1C32"/>
                    <w:p w:rsidR="00E717E3" w:rsidRDefault="00E717E3" w:rsidP="00BB1C32"/>
                    <w:p w:rsidR="00E717E3" w:rsidRDefault="00E717E3" w:rsidP="00BB1C32"/>
                    <w:p w:rsidR="00E717E3" w:rsidRDefault="00E717E3" w:rsidP="00BB1C32"/>
                    <w:p w:rsidR="00022325" w:rsidRDefault="00022325" w:rsidP="00BB1C32"/>
                    <w:p w:rsidR="007F61DC" w:rsidRDefault="007F61DC" w:rsidP="00BB1C32"/>
                    <w:p w:rsidR="007F61DC" w:rsidRDefault="007F61DC" w:rsidP="00BB1C32"/>
                    <w:permEnd w:id="796150776"/>
                  </w:txbxContent>
                </v:textbox>
                <w10:anchorlock/>
              </v:shape>
            </w:pict>
          </mc:Fallback>
        </mc:AlternateContent>
      </w:r>
    </w:p>
    <w:p w:rsidR="007F61DC" w:rsidRDefault="007F61DC" w:rsidP="00F92B9B">
      <w:pPr>
        <w:spacing w:after="0" w:line="240" w:lineRule="auto"/>
        <w:jc w:val="both"/>
        <w:rPr>
          <w:rFonts w:eastAsia="Times New Roman" w:cs="Arial"/>
          <w:b/>
          <w:lang w:eastAsia="pt-BR"/>
        </w:rPr>
      </w:pPr>
    </w:p>
    <w:p w:rsidR="007F61DC" w:rsidRDefault="007F61DC" w:rsidP="00F92B9B">
      <w:pPr>
        <w:spacing w:after="0" w:line="240" w:lineRule="auto"/>
        <w:jc w:val="both"/>
        <w:rPr>
          <w:rFonts w:eastAsia="Times New Roman" w:cs="Arial"/>
          <w:b/>
          <w:lang w:eastAsia="pt-BR"/>
        </w:rPr>
      </w:pPr>
    </w:p>
    <w:p w:rsidR="00E236F8" w:rsidRDefault="00E236F8" w:rsidP="00F92B9B">
      <w:pPr>
        <w:spacing w:after="0" w:line="240" w:lineRule="auto"/>
        <w:jc w:val="both"/>
        <w:rPr>
          <w:rFonts w:eastAsia="Times New Roman" w:cs="Arial"/>
          <w:b/>
          <w:lang w:eastAsia="pt-BR"/>
        </w:rPr>
      </w:pPr>
    </w:p>
    <w:p w:rsidR="00E236F8" w:rsidRDefault="00E236F8" w:rsidP="00F92B9B">
      <w:pPr>
        <w:spacing w:after="0" w:line="240" w:lineRule="auto"/>
        <w:jc w:val="both"/>
        <w:rPr>
          <w:rFonts w:eastAsia="Times New Roman" w:cs="Arial"/>
          <w:b/>
          <w:lang w:eastAsia="pt-BR"/>
        </w:rPr>
      </w:pPr>
    </w:p>
    <w:p w:rsidR="00E236F8" w:rsidRDefault="00E236F8" w:rsidP="00F92B9B">
      <w:pPr>
        <w:spacing w:after="0" w:line="240" w:lineRule="auto"/>
        <w:jc w:val="both"/>
        <w:rPr>
          <w:rFonts w:eastAsia="Times New Roman" w:cs="Arial"/>
          <w:b/>
          <w:lang w:eastAsia="pt-BR"/>
        </w:rPr>
      </w:pPr>
    </w:p>
    <w:p w:rsidR="00F92B9B" w:rsidRPr="00225C45" w:rsidRDefault="00F92B9B" w:rsidP="00F92B9B">
      <w:pPr>
        <w:spacing w:after="0" w:line="240" w:lineRule="auto"/>
        <w:jc w:val="both"/>
        <w:rPr>
          <w:rFonts w:eastAsia="Times New Roman" w:cs="Arial"/>
          <w:b/>
          <w:lang w:eastAsia="pt-BR"/>
        </w:rPr>
      </w:pPr>
      <w:r w:rsidRPr="00225C45">
        <w:rPr>
          <w:rFonts w:eastAsia="Times New Roman" w:cs="Arial"/>
          <w:b/>
          <w:lang w:eastAsia="pt-BR"/>
        </w:rPr>
        <w:t xml:space="preserve">Recursos materiais, humanos e tempo necessários para a execução do projeto/prática (Ex: </w:t>
      </w:r>
      <w:r w:rsidR="00225C45">
        <w:rPr>
          <w:rFonts w:eastAsia="Times New Roman" w:cs="Arial"/>
          <w:b/>
          <w:lang w:eastAsia="pt-BR"/>
        </w:rPr>
        <w:t>m</w:t>
      </w:r>
      <w:r w:rsidRPr="00225C45">
        <w:rPr>
          <w:rFonts w:eastAsia="Times New Roman" w:cs="Arial"/>
          <w:b/>
          <w:lang w:eastAsia="pt-BR"/>
        </w:rPr>
        <w:t>ão</w:t>
      </w:r>
      <w:r w:rsidR="00225C45">
        <w:rPr>
          <w:rFonts w:eastAsia="Times New Roman" w:cs="Arial"/>
          <w:b/>
          <w:lang w:eastAsia="pt-BR"/>
        </w:rPr>
        <w:t>-</w:t>
      </w:r>
      <w:r w:rsidRPr="00225C45">
        <w:rPr>
          <w:rFonts w:eastAsia="Times New Roman" w:cs="Arial"/>
          <w:b/>
          <w:lang w:eastAsia="pt-BR"/>
        </w:rPr>
        <w:t>de</w:t>
      </w:r>
      <w:r w:rsidR="00225C45">
        <w:rPr>
          <w:rFonts w:eastAsia="Times New Roman" w:cs="Arial"/>
          <w:b/>
          <w:lang w:eastAsia="pt-BR"/>
        </w:rPr>
        <w:t>-</w:t>
      </w:r>
      <w:r w:rsidRPr="00225C45">
        <w:rPr>
          <w:rFonts w:eastAsia="Times New Roman" w:cs="Arial"/>
          <w:b/>
          <w:lang w:eastAsia="pt-BR"/>
        </w:rPr>
        <w:t>obra, tecnologias, equipamentos e materiais)</w:t>
      </w:r>
      <w:r w:rsidR="007F61DC" w:rsidRPr="007F61DC">
        <w:rPr>
          <w:rFonts w:eastAsia="Times New Roman" w:cs="Arial"/>
          <w:b/>
          <w:color w:val="FF0000"/>
          <w:lang w:eastAsia="pt-BR"/>
        </w:rPr>
        <w:t xml:space="preserve"> Atenção:</w:t>
      </w:r>
      <w:r w:rsidR="007F61DC">
        <w:rPr>
          <w:rFonts w:eastAsia="Times New Roman" w:cs="Arial"/>
          <w:b/>
          <w:color w:val="FF0000"/>
          <w:lang w:eastAsia="pt-BR"/>
        </w:rPr>
        <w:t xml:space="preserve"> Texto com no máximo 9 linhas</w:t>
      </w:r>
      <w:r w:rsidR="001074B8">
        <w:rPr>
          <w:rFonts w:eastAsia="Times New Roman" w:cs="Arial"/>
          <w:b/>
          <w:color w:val="FF0000"/>
          <w:lang w:eastAsia="pt-BR"/>
        </w:rPr>
        <w:t>.</w:t>
      </w:r>
    </w:p>
    <w:p w:rsidR="005D6CAB" w:rsidRDefault="006F5F71" w:rsidP="00C01D4C">
      <w:pPr>
        <w:spacing w:after="0" w:line="240" w:lineRule="auto"/>
        <w:rPr>
          <w:rFonts w:eastAsia="Times New Roman" w:cs="Arial"/>
          <w:lang w:eastAsia="pt-BR"/>
        </w:rPr>
      </w:pPr>
      <w:r>
        <w:rPr>
          <w:rFonts w:eastAsia="Times New Roman" w:cs="Arial"/>
          <w:noProof/>
          <w:lang w:eastAsia="pt-BR"/>
        </w:rPr>
        <mc:AlternateContent>
          <mc:Choice Requires="wps">
            <w:drawing>
              <wp:inline distT="0" distB="0" distL="0" distR="0">
                <wp:extent cx="5631180" cy="2875280"/>
                <wp:effectExtent l="12700" t="13335" r="13970" b="16510"/>
                <wp:docPr id="5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31180" cy="2875280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25400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07EB2" w:rsidRDefault="00B07EB2" w:rsidP="00970A8F">
                            <w:permStart w:id="1648506348" w:edGrp="everyone"/>
                            <w:r>
                              <w:t xml:space="preserve"> </w:t>
                            </w:r>
                          </w:p>
                          <w:p w:rsidR="00E717E3" w:rsidRDefault="00E717E3" w:rsidP="00970A8F"/>
                          <w:p w:rsidR="00E717E3" w:rsidRDefault="00E717E3" w:rsidP="00970A8F"/>
                          <w:p w:rsidR="00E717E3" w:rsidRDefault="00E717E3" w:rsidP="00970A8F"/>
                          <w:p w:rsidR="00E717E3" w:rsidRDefault="00E717E3" w:rsidP="00970A8F"/>
                          <w:p w:rsidR="00E717E3" w:rsidRDefault="00E717E3" w:rsidP="00970A8F"/>
                          <w:p w:rsidR="00E717E3" w:rsidRDefault="00E717E3" w:rsidP="00970A8F"/>
                          <w:p w:rsidR="00E717E3" w:rsidRDefault="00E717E3" w:rsidP="00970A8F"/>
                          <w:p w:rsidR="00022325" w:rsidRDefault="00022325" w:rsidP="00970A8F"/>
                          <w:permEnd w:id="1648506348"/>
                          <w:p w:rsidR="00B07EB2" w:rsidRDefault="00B07EB2" w:rsidP="00970A8F"/>
                          <w:p w:rsidR="00B07EB2" w:rsidRDefault="00B07EB2" w:rsidP="00970A8F"/>
                          <w:p w:rsidR="00B07EB2" w:rsidRDefault="00B07EB2" w:rsidP="00970A8F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6" o:spid="_x0000_s1050" type="#_x0000_t202" style="width:443.4pt;height:226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" fillcolor="white [3201]" strokecolor="black [3213]" strokeweight="2pt">
                <v:textbox>
                  <w:txbxContent>
                    <w:p w:rsidR="00B07EB2" w:rsidRDefault="00B07EB2" w:rsidP="00970A8F">
                      <w:permStart w:id="1648506348" w:edGrp="everyone"/>
                      <w:r>
                        <w:t xml:space="preserve"> </w:t>
                      </w:r>
                    </w:p>
                    <w:p w:rsidR="00E717E3" w:rsidRDefault="00E717E3" w:rsidP="00970A8F"/>
                    <w:p w:rsidR="00E717E3" w:rsidRDefault="00E717E3" w:rsidP="00970A8F"/>
                    <w:p w:rsidR="00E717E3" w:rsidRDefault="00E717E3" w:rsidP="00970A8F"/>
                    <w:p w:rsidR="00E717E3" w:rsidRDefault="00E717E3" w:rsidP="00970A8F"/>
                    <w:p w:rsidR="00E717E3" w:rsidRDefault="00E717E3" w:rsidP="00970A8F"/>
                    <w:p w:rsidR="00E717E3" w:rsidRDefault="00E717E3" w:rsidP="00970A8F"/>
                    <w:p w:rsidR="00E717E3" w:rsidRDefault="00E717E3" w:rsidP="00970A8F"/>
                    <w:p w:rsidR="00022325" w:rsidRDefault="00022325" w:rsidP="00970A8F"/>
                    <w:permEnd w:id="1648506348"/>
                    <w:p w:rsidR="00B07EB2" w:rsidRDefault="00B07EB2" w:rsidP="00970A8F"/>
                    <w:p w:rsidR="00B07EB2" w:rsidRDefault="00B07EB2" w:rsidP="00970A8F"/>
                    <w:p w:rsidR="00B07EB2" w:rsidRDefault="00B07EB2" w:rsidP="00970A8F"/>
                  </w:txbxContent>
                </v:textbox>
                <w10:anchorlock/>
              </v:shape>
            </w:pict>
          </mc:Fallback>
        </mc:AlternateContent>
      </w:r>
    </w:p>
    <w:p w:rsidR="007F61DC" w:rsidRDefault="007F61DC" w:rsidP="00F92B9B">
      <w:pPr>
        <w:spacing w:after="0" w:line="240" w:lineRule="auto"/>
        <w:rPr>
          <w:rFonts w:eastAsia="Times New Roman" w:cs="Arial"/>
          <w:b/>
          <w:lang w:eastAsia="pt-BR"/>
        </w:rPr>
      </w:pPr>
    </w:p>
    <w:p w:rsidR="00F92B9B" w:rsidRPr="00225C45" w:rsidRDefault="00F92B9B" w:rsidP="00F92B9B">
      <w:pPr>
        <w:spacing w:after="0" w:line="240" w:lineRule="auto"/>
        <w:rPr>
          <w:rFonts w:eastAsia="Times New Roman" w:cs="Arial"/>
          <w:b/>
          <w:lang w:eastAsia="pt-BR"/>
        </w:rPr>
      </w:pPr>
      <w:r w:rsidRPr="00225C45">
        <w:rPr>
          <w:rFonts w:eastAsia="Times New Roman" w:cs="Arial"/>
          <w:b/>
          <w:lang w:eastAsia="pt-BR"/>
        </w:rPr>
        <w:t>Investimento financeiro no projeto/prática, em  Reais (R$) (custos com equipamentos, contratação de mão de obra, materiais e serviços)</w:t>
      </w:r>
      <w:r w:rsidR="007F61DC">
        <w:rPr>
          <w:rFonts w:eastAsia="Times New Roman" w:cs="Arial"/>
          <w:b/>
          <w:lang w:eastAsia="pt-BR"/>
        </w:rPr>
        <w:t xml:space="preserve"> </w:t>
      </w:r>
      <w:r w:rsidR="007F61DC" w:rsidRPr="007F61DC">
        <w:rPr>
          <w:rFonts w:eastAsia="Times New Roman" w:cs="Arial"/>
          <w:b/>
          <w:color w:val="FF0000"/>
          <w:lang w:eastAsia="pt-BR"/>
        </w:rPr>
        <w:t>Atenção:</w:t>
      </w:r>
      <w:r w:rsidR="007F61DC">
        <w:rPr>
          <w:rFonts w:eastAsia="Times New Roman" w:cs="Arial"/>
          <w:b/>
          <w:color w:val="FF0000"/>
          <w:lang w:eastAsia="pt-BR"/>
        </w:rPr>
        <w:t xml:space="preserve"> Texto com no máximo 11 linhas</w:t>
      </w:r>
      <w:r w:rsidR="001074B8">
        <w:rPr>
          <w:rFonts w:eastAsia="Times New Roman" w:cs="Arial"/>
          <w:b/>
          <w:color w:val="FF0000"/>
          <w:lang w:eastAsia="pt-BR"/>
        </w:rPr>
        <w:t>.</w:t>
      </w:r>
    </w:p>
    <w:p w:rsidR="00814D30" w:rsidRPr="00970A8F" w:rsidRDefault="006F5F71" w:rsidP="00C01D4C">
      <w:pPr>
        <w:spacing w:after="0" w:line="240" w:lineRule="auto"/>
        <w:rPr>
          <w:rFonts w:eastAsia="Times New Roman" w:cs="Arial"/>
          <w:lang w:eastAsia="pt-BR"/>
        </w:rPr>
      </w:pPr>
      <w:r>
        <w:rPr>
          <w:rFonts w:eastAsia="Times New Roman" w:cs="Arial"/>
          <w:noProof/>
          <w:lang w:eastAsia="pt-BR"/>
        </w:rPr>
        <mc:AlternateContent>
          <mc:Choice Requires="wps">
            <w:drawing>
              <wp:inline distT="0" distB="0" distL="0" distR="0">
                <wp:extent cx="5631180" cy="3571875"/>
                <wp:effectExtent l="0" t="0" r="26670" b="28575"/>
                <wp:docPr id="4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31180" cy="3571875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25400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07EB2" w:rsidRDefault="00E236F8" w:rsidP="00BB1C32">
                            <w:permStart w:id="609241613" w:edGrp="everyone"/>
                            <w:r>
                              <w:t xml:space="preserve"> </w:t>
                            </w:r>
                          </w:p>
                          <w:p w:rsidR="00E717E3" w:rsidRDefault="00E717E3" w:rsidP="00BB1C32"/>
                          <w:p w:rsidR="00E717E3" w:rsidRDefault="00E717E3" w:rsidP="00BB1C32"/>
                          <w:p w:rsidR="00E717E3" w:rsidRDefault="00E717E3" w:rsidP="00BB1C32"/>
                          <w:p w:rsidR="00E717E3" w:rsidRDefault="00E717E3" w:rsidP="00BB1C32"/>
                          <w:p w:rsidR="00E717E3" w:rsidRDefault="00E717E3" w:rsidP="00BB1C32"/>
                          <w:p w:rsidR="00E717E3" w:rsidRDefault="00E717E3" w:rsidP="00BB1C32"/>
                          <w:p w:rsidR="00E717E3" w:rsidRDefault="00E717E3" w:rsidP="00BB1C32"/>
                          <w:p w:rsidR="00E717E3" w:rsidRDefault="00E717E3" w:rsidP="00BB1C32"/>
                          <w:p w:rsidR="00E717E3" w:rsidRDefault="00E717E3" w:rsidP="00BB1C32"/>
                          <w:p w:rsidR="00022325" w:rsidRDefault="00E717E3" w:rsidP="00BB1C32">
                            <w:r>
                              <w:t xml:space="preserve"> </w:t>
                            </w:r>
                            <w:permEnd w:id="609241613"/>
                          </w:p>
                          <w:p w:rsidR="00B07EB2" w:rsidRDefault="00B07EB2" w:rsidP="00BB1C32"/>
                          <w:p w:rsidR="00B07EB2" w:rsidRDefault="00B07EB2" w:rsidP="00BB1C32"/>
                          <w:p w:rsidR="00B07EB2" w:rsidRDefault="00B07EB2" w:rsidP="00BB1C32"/>
                          <w:p w:rsidR="00B07EB2" w:rsidRDefault="00B07EB2" w:rsidP="00BB1C3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5" o:spid="_x0000_s1051" type="#_x0000_t202" style="width:443.4pt;height:281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" fillcolor="white [3201]" strokecolor="black [3213]" strokeweight="2pt">
                <v:textbox>
                  <w:txbxContent>
                    <w:p w:rsidR="00B07EB2" w:rsidRDefault="00E236F8" w:rsidP="00BB1C32">
                      <w:permStart w:id="609241613" w:edGrp="everyone"/>
                      <w:r>
                        <w:t xml:space="preserve"> </w:t>
                      </w:r>
                    </w:p>
                    <w:p w:rsidR="00E717E3" w:rsidRDefault="00E717E3" w:rsidP="00BB1C32"/>
                    <w:p w:rsidR="00E717E3" w:rsidRDefault="00E717E3" w:rsidP="00BB1C32"/>
                    <w:p w:rsidR="00E717E3" w:rsidRDefault="00E717E3" w:rsidP="00BB1C32"/>
                    <w:p w:rsidR="00E717E3" w:rsidRDefault="00E717E3" w:rsidP="00BB1C32"/>
                    <w:p w:rsidR="00E717E3" w:rsidRDefault="00E717E3" w:rsidP="00BB1C32"/>
                    <w:p w:rsidR="00E717E3" w:rsidRDefault="00E717E3" w:rsidP="00BB1C32"/>
                    <w:p w:rsidR="00E717E3" w:rsidRDefault="00E717E3" w:rsidP="00BB1C32"/>
                    <w:p w:rsidR="00E717E3" w:rsidRDefault="00E717E3" w:rsidP="00BB1C32"/>
                    <w:p w:rsidR="00E717E3" w:rsidRDefault="00E717E3" w:rsidP="00BB1C32"/>
                    <w:p w:rsidR="00022325" w:rsidRDefault="00E717E3" w:rsidP="00BB1C32">
                      <w:r>
                        <w:t xml:space="preserve"> </w:t>
                      </w:r>
                      <w:permEnd w:id="609241613"/>
                    </w:p>
                    <w:p w:rsidR="00B07EB2" w:rsidRDefault="00B07EB2" w:rsidP="00BB1C32"/>
                    <w:p w:rsidR="00B07EB2" w:rsidRDefault="00B07EB2" w:rsidP="00BB1C32"/>
                    <w:p w:rsidR="00B07EB2" w:rsidRDefault="00B07EB2" w:rsidP="00BB1C32"/>
                    <w:p w:rsidR="00B07EB2" w:rsidRDefault="00B07EB2" w:rsidP="00BB1C32"/>
                  </w:txbxContent>
                </v:textbox>
                <w10:anchorlock/>
              </v:shape>
            </w:pict>
          </mc:Fallback>
        </mc:AlternateContent>
      </w:r>
    </w:p>
    <w:p w:rsidR="00583B3B" w:rsidRPr="00970A8F" w:rsidRDefault="00583B3B" w:rsidP="00C01D4C">
      <w:pPr>
        <w:spacing w:after="0" w:line="240" w:lineRule="auto"/>
        <w:rPr>
          <w:rFonts w:eastAsia="Times New Roman" w:cs="Arial"/>
          <w:lang w:eastAsia="pt-BR"/>
        </w:rPr>
      </w:pPr>
    </w:p>
    <w:p w:rsidR="00BB1C32" w:rsidRPr="00970A8F" w:rsidRDefault="00BB1C32" w:rsidP="00C01D4C">
      <w:pPr>
        <w:spacing w:after="0" w:line="240" w:lineRule="auto"/>
        <w:rPr>
          <w:rFonts w:eastAsia="Times New Roman" w:cs="Arial"/>
          <w:lang w:eastAsia="pt-BR"/>
        </w:rPr>
      </w:pPr>
    </w:p>
    <w:p w:rsidR="00FB7F9D" w:rsidRDefault="00FB7F9D" w:rsidP="0052554A">
      <w:pPr>
        <w:spacing w:after="0" w:line="240" w:lineRule="auto"/>
        <w:jc w:val="both"/>
        <w:rPr>
          <w:rFonts w:eastAsia="Times New Roman" w:cs="Arial"/>
          <w:lang w:eastAsia="pt-BR"/>
        </w:rPr>
      </w:pPr>
    </w:p>
    <w:p w:rsidR="00BB1C32" w:rsidRPr="00225C45" w:rsidRDefault="005D6CAB" w:rsidP="00225C45">
      <w:pPr>
        <w:pageBreakBefore/>
        <w:spacing w:after="0" w:line="240" w:lineRule="auto"/>
        <w:jc w:val="both"/>
        <w:rPr>
          <w:rFonts w:eastAsia="Times New Roman" w:cs="Arial"/>
          <w:b/>
          <w:lang w:eastAsia="pt-BR"/>
        </w:rPr>
      </w:pPr>
      <w:r w:rsidRPr="00225C45">
        <w:rPr>
          <w:rFonts w:eastAsia="Times New Roman" w:cs="Arial"/>
          <w:b/>
          <w:lang w:eastAsia="pt-BR"/>
        </w:rPr>
        <w:t xml:space="preserve">Resultados </w:t>
      </w:r>
      <w:r w:rsidR="00F92B9B" w:rsidRPr="00225C45">
        <w:rPr>
          <w:rFonts w:eastAsia="Times New Roman" w:cs="Arial"/>
          <w:b/>
          <w:lang w:eastAsia="pt-BR"/>
        </w:rPr>
        <w:t xml:space="preserve">parciais e finais </w:t>
      </w:r>
      <w:r w:rsidRPr="00225C45">
        <w:rPr>
          <w:rFonts w:eastAsia="Times New Roman" w:cs="Arial"/>
          <w:b/>
          <w:lang w:eastAsia="pt-BR"/>
        </w:rPr>
        <w:t>alcançados</w:t>
      </w:r>
      <w:r w:rsidR="00F92B9B" w:rsidRPr="00225C45">
        <w:rPr>
          <w:rFonts w:eastAsia="Times New Roman" w:cs="Arial"/>
          <w:b/>
          <w:lang w:eastAsia="pt-BR"/>
        </w:rPr>
        <w:t>, quando aplicável.</w:t>
      </w:r>
      <w:r w:rsidR="00C01D4C" w:rsidRPr="00225C45">
        <w:rPr>
          <w:rFonts w:eastAsia="Times New Roman" w:cs="Arial"/>
          <w:b/>
          <w:lang w:eastAsia="pt-BR"/>
        </w:rPr>
        <w:t xml:space="preserve"> (Descrever os resultados qualitativos</w:t>
      </w:r>
      <w:r w:rsidR="00F92B9B" w:rsidRPr="00225C45">
        <w:rPr>
          <w:rFonts w:eastAsia="Times New Roman" w:cs="Arial"/>
          <w:b/>
          <w:lang w:eastAsia="pt-BR"/>
        </w:rPr>
        <w:t xml:space="preserve"> e quantitativos e apresentar os ganhos obtidos com a </w:t>
      </w:r>
      <w:r w:rsidR="00C01D4C" w:rsidRPr="00225C45">
        <w:rPr>
          <w:rFonts w:eastAsia="Times New Roman" w:cs="Arial"/>
          <w:b/>
          <w:lang w:eastAsia="pt-BR"/>
        </w:rPr>
        <w:t>execução do projeto/prát</w:t>
      </w:r>
      <w:r w:rsidRPr="00225C45">
        <w:rPr>
          <w:rFonts w:eastAsia="Times New Roman" w:cs="Arial"/>
          <w:b/>
          <w:lang w:eastAsia="pt-BR"/>
        </w:rPr>
        <w:t xml:space="preserve">ica) </w:t>
      </w:r>
      <w:r w:rsidR="007F61DC" w:rsidRPr="007F61DC">
        <w:rPr>
          <w:rFonts w:eastAsia="Times New Roman" w:cs="Arial"/>
          <w:b/>
          <w:color w:val="FF0000"/>
          <w:lang w:eastAsia="pt-BR"/>
        </w:rPr>
        <w:t>Atenção:</w:t>
      </w:r>
      <w:r w:rsidR="007F61DC">
        <w:rPr>
          <w:rFonts w:eastAsia="Times New Roman" w:cs="Arial"/>
          <w:b/>
          <w:color w:val="FF0000"/>
          <w:lang w:eastAsia="pt-BR"/>
        </w:rPr>
        <w:t xml:space="preserve"> Texto com no máximo 11 linhas</w:t>
      </w:r>
      <w:r w:rsidR="001074B8">
        <w:rPr>
          <w:rFonts w:eastAsia="Times New Roman" w:cs="Arial"/>
          <w:b/>
          <w:color w:val="FF0000"/>
          <w:lang w:eastAsia="pt-BR"/>
        </w:rPr>
        <w:t>.</w:t>
      </w:r>
    </w:p>
    <w:p w:rsidR="005D6CAB" w:rsidRPr="00970A8F" w:rsidRDefault="005D6CAB" w:rsidP="00C01D4C">
      <w:pPr>
        <w:spacing w:after="0" w:line="240" w:lineRule="auto"/>
        <w:rPr>
          <w:rFonts w:eastAsia="Times New Roman" w:cs="Arial"/>
          <w:lang w:eastAsia="pt-BR"/>
        </w:rPr>
      </w:pPr>
    </w:p>
    <w:p w:rsidR="00415616" w:rsidRDefault="007F61DC" w:rsidP="00415616">
      <w:pPr>
        <w:spacing w:after="0" w:line="240" w:lineRule="auto"/>
        <w:rPr>
          <w:rFonts w:eastAsia="Times New Roman" w:cs="Arial"/>
          <w:lang w:eastAsia="pt-BR"/>
        </w:rPr>
      </w:pPr>
      <w:r>
        <w:rPr>
          <w:rFonts w:eastAsia="Times New Roman" w:cs="Arial"/>
          <w:noProof/>
          <w:lang w:eastAsia="pt-BR"/>
        </w:rPr>
        <mc:AlternateContent>
          <mc:Choice Requires="wps">
            <w:drawing>
              <wp:inline distT="0" distB="0" distL="0" distR="0" wp14:anchorId="56525D48" wp14:editId="30D17C82">
                <wp:extent cx="5572125" cy="3571875"/>
                <wp:effectExtent l="0" t="0" r="28575" b="28575"/>
                <wp:docPr id="31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72125" cy="3571875"/>
                        </a:xfrm>
                        <a:prstGeom prst="rect">
                          <a:avLst/>
                        </a:prstGeom>
                        <a:solidFill>
                          <a:sysClr val="window" lastClr="FFFFFF">
                            <a:lumMod val="100000"/>
                            <a:lumOff val="0"/>
                          </a:sysClr>
                        </a:solidFill>
                        <a:ln w="25400">
                          <a:solidFill>
                            <a:sysClr val="windowText" lastClr="000000">
                              <a:lumMod val="100000"/>
                              <a:lumOff val="0"/>
                            </a:sys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F61DC" w:rsidRDefault="00E236F8" w:rsidP="007F61DC">
                            <w:permStart w:id="1028867171" w:edGrp="everyone"/>
                            <w:r>
                              <w:t xml:space="preserve">  </w:t>
                            </w:r>
                          </w:p>
                          <w:p w:rsidR="007F61DC" w:rsidRDefault="007F61DC" w:rsidP="007F61DC"/>
                          <w:p w:rsidR="007F61DC" w:rsidRDefault="007F61DC" w:rsidP="007F61DC"/>
                          <w:p w:rsidR="007F61DC" w:rsidRDefault="007F61DC" w:rsidP="007F61DC"/>
                          <w:p w:rsidR="007F61DC" w:rsidRDefault="007F61DC" w:rsidP="007F61DC"/>
                          <w:p w:rsidR="007F61DC" w:rsidRDefault="007F61DC" w:rsidP="007F61DC"/>
                          <w:p w:rsidR="007F61DC" w:rsidRDefault="00E236F8" w:rsidP="007F61DC">
                            <w:r>
                              <w:t xml:space="preserve"> </w:t>
                            </w:r>
                          </w:p>
                          <w:p w:rsidR="007F61DC" w:rsidRDefault="00E236F8" w:rsidP="007F61DC">
                            <w:r>
                              <w:t xml:space="preserve"> </w:t>
                            </w:r>
                          </w:p>
                          <w:p w:rsidR="007F61DC" w:rsidRDefault="007F61DC" w:rsidP="007F61DC"/>
                          <w:p w:rsidR="007F61DC" w:rsidRDefault="007F61DC" w:rsidP="007F61DC"/>
                          <w:p w:rsidR="007F61DC" w:rsidRDefault="007F61DC" w:rsidP="007F61DC">
                            <w:r>
                              <w:t xml:space="preserve">   </w:t>
                            </w:r>
                            <w:permEnd w:id="1028867171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56525D48" id="Text Box 3" o:spid="_x0000_s1052" type="#_x0000_t202" style="width:438.75pt;height:281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" strokeweight="2pt">
                <v:textbox>
                  <w:txbxContent>
                    <w:p w:rsidR="007F61DC" w:rsidRDefault="00E236F8" w:rsidP="007F61DC">
                      <w:permStart w:id="1028867171" w:edGrp="everyone"/>
                      <w:r>
                        <w:t xml:space="preserve">  </w:t>
                      </w:r>
                    </w:p>
                    <w:p w:rsidR="007F61DC" w:rsidRDefault="007F61DC" w:rsidP="007F61DC"/>
                    <w:p w:rsidR="007F61DC" w:rsidRDefault="007F61DC" w:rsidP="007F61DC"/>
                    <w:p w:rsidR="007F61DC" w:rsidRDefault="007F61DC" w:rsidP="007F61DC"/>
                    <w:p w:rsidR="007F61DC" w:rsidRDefault="007F61DC" w:rsidP="007F61DC"/>
                    <w:p w:rsidR="007F61DC" w:rsidRDefault="007F61DC" w:rsidP="007F61DC"/>
                    <w:p w:rsidR="007F61DC" w:rsidRDefault="00E236F8" w:rsidP="007F61DC">
                      <w:r>
                        <w:t xml:space="preserve"> </w:t>
                      </w:r>
                    </w:p>
                    <w:p w:rsidR="007F61DC" w:rsidRDefault="00E236F8" w:rsidP="007F61DC">
                      <w:r>
                        <w:t xml:space="preserve"> </w:t>
                      </w:r>
                    </w:p>
                    <w:p w:rsidR="007F61DC" w:rsidRDefault="007F61DC" w:rsidP="007F61DC"/>
                    <w:p w:rsidR="007F61DC" w:rsidRDefault="007F61DC" w:rsidP="007F61DC"/>
                    <w:p w:rsidR="007F61DC" w:rsidRDefault="007F61DC" w:rsidP="007F61DC">
                      <w:r>
                        <w:t xml:space="preserve">   </w:t>
                      </w:r>
                      <w:permEnd w:id="1028867171"/>
                    </w:p>
                  </w:txbxContent>
                </v:textbox>
                <w10:anchorlock/>
              </v:shape>
            </w:pict>
          </mc:Fallback>
        </mc:AlternateContent>
      </w:r>
    </w:p>
    <w:p w:rsidR="00415616" w:rsidRDefault="00415616" w:rsidP="00415616">
      <w:pPr>
        <w:spacing w:after="0" w:line="240" w:lineRule="auto"/>
        <w:rPr>
          <w:rFonts w:eastAsia="Times New Roman" w:cs="Arial"/>
          <w:lang w:eastAsia="pt-BR"/>
        </w:rPr>
      </w:pPr>
    </w:p>
    <w:p w:rsidR="00ED711A" w:rsidRPr="00225C45" w:rsidRDefault="002057E2" w:rsidP="0052554A">
      <w:pPr>
        <w:spacing w:after="0" w:line="240" w:lineRule="auto"/>
        <w:jc w:val="both"/>
        <w:rPr>
          <w:rFonts w:eastAsia="Times New Roman" w:cs="Arial"/>
          <w:b/>
          <w:lang w:eastAsia="pt-BR"/>
        </w:rPr>
      </w:pPr>
      <w:r w:rsidRPr="00225C45">
        <w:rPr>
          <w:rFonts w:eastAsia="Times New Roman" w:cs="Arial"/>
          <w:b/>
          <w:lang w:eastAsia="pt-BR"/>
        </w:rPr>
        <w:t xml:space="preserve">Participação da Sociedade </w:t>
      </w:r>
      <w:r w:rsidR="00C01D4C" w:rsidRPr="00225C45">
        <w:rPr>
          <w:rFonts w:eastAsia="Times New Roman" w:cs="Arial"/>
          <w:b/>
          <w:lang w:eastAsia="pt-BR"/>
        </w:rPr>
        <w:t xml:space="preserve">(Informar </w:t>
      </w:r>
      <w:r w:rsidR="00F92B9B" w:rsidRPr="00225C45">
        <w:rPr>
          <w:rFonts w:eastAsia="Times New Roman" w:cs="Arial"/>
          <w:b/>
          <w:lang w:eastAsia="pt-BR"/>
        </w:rPr>
        <w:t xml:space="preserve">instituições, comunidades e </w:t>
      </w:r>
      <w:r w:rsidR="00C01D4C" w:rsidRPr="00225C45">
        <w:rPr>
          <w:rFonts w:eastAsia="Times New Roman" w:cs="Arial"/>
          <w:b/>
          <w:lang w:eastAsia="pt-BR"/>
        </w:rPr>
        <w:t xml:space="preserve">grupos sociais </w:t>
      </w:r>
      <w:r w:rsidR="00F92B9B" w:rsidRPr="00225C45">
        <w:rPr>
          <w:rFonts w:eastAsia="Times New Roman" w:cs="Arial"/>
          <w:b/>
          <w:lang w:eastAsia="pt-BR"/>
        </w:rPr>
        <w:t xml:space="preserve">envolvidos </w:t>
      </w:r>
      <w:r w:rsidR="00C01D4C" w:rsidRPr="00225C45">
        <w:rPr>
          <w:rFonts w:eastAsia="Times New Roman" w:cs="Arial"/>
          <w:b/>
          <w:lang w:eastAsia="pt-BR"/>
        </w:rPr>
        <w:t xml:space="preserve">ou </w:t>
      </w:r>
      <w:r w:rsidR="00D32031" w:rsidRPr="00225C45">
        <w:rPr>
          <w:rFonts w:eastAsia="Times New Roman" w:cs="Arial"/>
          <w:b/>
          <w:lang w:eastAsia="pt-BR"/>
        </w:rPr>
        <w:t>afetados pelo projeto</w:t>
      </w:r>
      <w:r w:rsidRPr="00225C45">
        <w:rPr>
          <w:rFonts w:eastAsia="Times New Roman" w:cs="Arial"/>
          <w:b/>
          <w:lang w:eastAsia="pt-BR"/>
        </w:rPr>
        <w:t>/prática)</w:t>
      </w:r>
      <w:r w:rsidR="007F61DC">
        <w:rPr>
          <w:rFonts w:eastAsia="Times New Roman" w:cs="Arial"/>
          <w:b/>
          <w:lang w:eastAsia="pt-BR"/>
        </w:rPr>
        <w:t xml:space="preserve"> </w:t>
      </w:r>
      <w:r w:rsidR="007F61DC" w:rsidRPr="007F61DC">
        <w:rPr>
          <w:rFonts w:eastAsia="Times New Roman" w:cs="Arial"/>
          <w:b/>
          <w:color w:val="FF0000"/>
          <w:lang w:eastAsia="pt-BR"/>
        </w:rPr>
        <w:t>Atenção:</w:t>
      </w:r>
      <w:r w:rsidR="007F61DC">
        <w:rPr>
          <w:rFonts w:eastAsia="Times New Roman" w:cs="Arial"/>
          <w:b/>
          <w:color w:val="FF0000"/>
          <w:lang w:eastAsia="pt-BR"/>
        </w:rPr>
        <w:t xml:space="preserve"> Texto com no máximo 9 linhas</w:t>
      </w:r>
      <w:r w:rsidR="001074B8">
        <w:rPr>
          <w:rFonts w:eastAsia="Times New Roman" w:cs="Arial"/>
          <w:b/>
          <w:color w:val="FF0000"/>
          <w:lang w:eastAsia="pt-BR"/>
        </w:rPr>
        <w:t>.</w:t>
      </w:r>
    </w:p>
    <w:p w:rsidR="00BB1C32" w:rsidRPr="00970A8F" w:rsidRDefault="00BB1C32" w:rsidP="00C01D4C">
      <w:pPr>
        <w:spacing w:after="0" w:line="240" w:lineRule="auto"/>
        <w:rPr>
          <w:rFonts w:eastAsia="Times New Roman" w:cs="Arial"/>
          <w:lang w:eastAsia="pt-BR"/>
        </w:rPr>
      </w:pPr>
    </w:p>
    <w:p w:rsidR="00583B3B" w:rsidRPr="00970A8F" w:rsidRDefault="006F5F71" w:rsidP="00C01D4C">
      <w:pPr>
        <w:spacing w:after="0" w:line="240" w:lineRule="auto"/>
        <w:rPr>
          <w:rFonts w:eastAsia="Times New Roman" w:cs="Arial"/>
          <w:lang w:eastAsia="pt-BR"/>
        </w:rPr>
      </w:pPr>
      <w:r>
        <w:rPr>
          <w:rFonts w:eastAsia="Times New Roman" w:cs="Arial"/>
          <w:noProof/>
          <w:lang w:eastAsia="pt-BR"/>
        </w:rPr>
        <mc:AlternateContent>
          <mc:Choice Requires="wps">
            <w:drawing>
              <wp:inline distT="0" distB="0" distL="0" distR="0">
                <wp:extent cx="5572125" cy="2924175"/>
                <wp:effectExtent l="0" t="0" r="28575" b="28575"/>
                <wp:docPr id="2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72125" cy="2924175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25400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07EB2" w:rsidRDefault="00E236F8" w:rsidP="00BB1C32">
                            <w:permStart w:id="1472612775" w:edGrp="everyone"/>
                            <w:r>
                              <w:t xml:space="preserve">  </w:t>
                            </w:r>
                          </w:p>
                          <w:p w:rsidR="00E717E3" w:rsidRDefault="00E717E3" w:rsidP="00BB1C32"/>
                          <w:p w:rsidR="00E717E3" w:rsidRDefault="00E717E3" w:rsidP="00BB1C32"/>
                          <w:p w:rsidR="00E717E3" w:rsidRDefault="00E717E3" w:rsidP="00BB1C32"/>
                          <w:p w:rsidR="00E717E3" w:rsidRDefault="00E717E3" w:rsidP="00BB1C32"/>
                          <w:p w:rsidR="00E717E3" w:rsidRDefault="00E717E3" w:rsidP="00BB1C32"/>
                          <w:p w:rsidR="00E717E3" w:rsidRDefault="00E236F8" w:rsidP="00BB1C32">
                            <w:r>
                              <w:t xml:space="preserve"> </w:t>
                            </w:r>
                          </w:p>
                          <w:p w:rsidR="007F61DC" w:rsidRDefault="00E236F8" w:rsidP="00BB1C32">
                            <w:r>
                              <w:t xml:space="preserve"> </w:t>
                            </w:r>
                          </w:p>
                          <w:p w:rsidR="00E717E3" w:rsidRDefault="00E717E3" w:rsidP="00BB1C32">
                            <w:r>
                              <w:t xml:space="preserve">  </w:t>
                            </w:r>
                            <w:permEnd w:id="1472612775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_x0000_s1053" type="#_x0000_t202" style="width:438.75pt;height:230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" fillcolor="white [3201]" strokecolor="black [3213]" strokeweight="2pt">
                <v:textbox>
                  <w:txbxContent>
                    <w:p w:rsidR="00B07EB2" w:rsidRDefault="00E236F8" w:rsidP="00BB1C32">
                      <w:permStart w:id="1472612775" w:edGrp="everyone"/>
                      <w:r>
                        <w:t xml:space="preserve">  </w:t>
                      </w:r>
                    </w:p>
                    <w:p w:rsidR="00E717E3" w:rsidRDefault="00E717E3" w:rsidP="00BB1C32"/>
                    <w:p w:rsidR="00E717E3" w:rsidRDefault="00E717E3" w:rsidP="00BB1C32"/>
                    <w:p w:rsidR="00E717E3" w:rsidRDefault="00E717E3" w:rsidP="00BB1C32"/>
                    <w:p w:rsidR="00E717E3" w:rsidRDefault="00E717E3" w:rsidP="00BB1C32"/>
                    <w:p w:rsidR="00E717E3" w:rsidRDefault="00E717E3" w:rsidP="00BB1C32"/>
                    <w:p w:rsidR="00E717E3" w:rsidRDefault="00E236F8" w:rsidP="00BB1C32">
                      <w:r>
                        <w:t xml:space="preserve"> </w:t>
                      </w:r>
                    </w:p>
                    <w:p w:rsidR="007F61DC" w:rsidRDefault="00E236F8" w:rsidP="00BB1C32">
                      <w:r>
                        <w:t xml:space="preserve"> </w:t>
                      </w:r>
                    </w:p>
                    <w:p w:rsidR="00E717E3" w:rsidRDefault="00E717E3" w:rsidP="00BB1C32">
                      <w:r>
                        <w:t xml:space="preserve">  </w:t>
                      </w:r>
                      <w:permEnd w:id="1472612775"/>
                    </w:p>
                  </w:txbxContent>
                </v:textbox>
                <w10:anchorlock/>
              </v:shape>
            </w:pict>
          </mc:Fallback>
        </mc:AlternateContent>
      </w:r>
    </w:p>
    <w:p w:rsidR="00583B3B" w:rsidRPr="00970A8F" w:rsidRDefault="00583B3B" w:rsidP="00C01D4C">
      <w:pPr>
        <w:spacing w:after="0" w:line="240" w:lineRule="auto"/>
        <w:rPr>
          <w:rFonts w:eastAsia="Times New Roman" w:cs="Arial"/>
          <w:lang w:eastAsia="pt-BR"/>
        </w:rPr>
      </w:pPr>
    </w:p>
    <w:p w:rsidR="007F61DC" w:rsidRDefault="007F61DC" w:rsidP="00C01D4C">
      <w:pPr>
        <w:spacing w:after="0" w:line="240" w:lineRule="auto"/>
        <w:rPr>
          <w:rFonts w:eastAsia="Times New Roman" w:cs="Arial"/>
          <w:b/>
          <w:lang w:eastAsia="pt-BR"/>
        </w:rPr>
      </w:pPr>
    </w:p>
    <w:p w:rsidR="00ED711A" w:rsidRPr="00225C45" w:rsidRDefault="00FB7F9D" w:rsidP="00C01D4C">
      <w:pPr>
        <w:spacing w:after="0" w:line="240" w:lineRule="auto"/>
        <w:rPr>
          <w:rFonts w:eastAsia="Times New Roman" w:cs="Arial"/>
          <w:b/>
          <w:lang w:eastAsia="pt-BR"/>
        </w:rPr>
      </w:pPr>
      <w:r w:rsidRPr="00225C45">
        <w:rPr>
          <w:rFonts w:eastAsia="Times New Roman" w:cs="Arial"/>
          <w:b/>
          <w:lang w:eastAsia="pt-BR"/>
        </w:rPr>
        <w:t>Outras informações</w:t>
      </w:r>
      <w:r w:rsidR="005F2293" w:rsidRPr="00225C45">
        <w:rPr>
          <w:rFonts w:eastAsia="Times New Roman" w:cs="Arial"/>
          <w:b/>
          <w:lang w:eastAsia="pt-BR"/>
        </w:rPr>
        <w:t xml:space="preserve"> </w:t>
      </w:r>
      <w:r w:rsidR="00E717E3" w:rsidRPr="00225C45">
        <w:rPr>
          <w:rFonts w:eastAsia="Times New Roman" w:cs="Arial"/>
          <w:b/>
          <w:lang w:eastAsia="pt-BR"/>
        </w:rPr>
        <w:t>a critério do participante (</w:t>
      </w:r>
      <w:r w:rsidR="00F92B9B" w:rsidRPr="00225C45">
        <w:rPr>
          <w:rFonts w:eastAsia="Times New Roman" w:cs="Arial"/>
          <w:b/>
          <w:lang w:eastAsia="pt-BR"/>
        </w:rPr>
        <w:t>campo facultativo)</w:t>
      </w:r>
      <w:r w:rsidR="007F61DC">
        <w:rPr>
          <w:rFonts w:eastAsia="Times New Roman" w:cs="Arial"/>
          <w:b/>
          <w:lang w:eastAsia="pt-BR"/>
        </w:rPr>
        <w:t xml:space="preserve"> </w:t>
      </w:r>
      <w:r w:rsidR="007F61DC" w:rsidRPr="007F61DC">
        <w:rPr>
          <w:rFonts w:eastAsia="Times New Roman" w:cs="Arial"/>
          <w:b/>
          <w:color w:val="FF0000"/>
          <w:lang w:eastAsia="pt-BR"/>
        </w:rPr>
        <w:t>Atenção:</w:t>
      </w:r>
      <w:r w:rsidR="007F61DC">
        <w:rPr>
          <w:rFonts w:eastAsia="Times New Roman" w:cs="Arial"/>
          <w:b/>
          <w:color w:val="FF0000"/>
          <w:lang w:eastAsia="pt-BR"/>
        </w:rPr>
        <w:t xml:space="preserve"> Texto com no máximo 9 linhas</w:t>
      </w:r>
    </w:p>
    <w:p w:rsidR="00FB7F9D" w:rsidRDefault="004154C5" w:rsidP="00E236F8">
      <w:pPr>
        <w:spacing w:after="0" w:line="240" w:lineRule="auto"/>
        <w:rPr>
          <w:rFonts w:eastAsia="Times New Roman" w:cs="Arial"/>
          <w:lang w:eastAsia="pt-BR"/>
        </w:rPr>
      </w:pPr>
      <w:r w:rsidRPr="00970A8F">
        <w:rPr>
          <w:rFonts w:eastAsia="Times New Roman" w:cs="Arial"/>
          <w:lang w:eastAsia="pt-BR"/>
        </w:rPr>
        <w:t xml:space="preserve"> </w:t>
      </w:r>
      <w:r w:rsidR="006F5F71">
        <w:rPr>
          <w:rFonts w:eastAsia="Times New Roman" w:cs="Arial"/>
          <w:noProof/>
          <w:lang w:eastAsia="pt-BR"/>
        </w:rPr>
        <mc:AlternateContent>
          <mc:Choice Requires="wps">
            <w:drawing>
              <wp:inline distT="0" distB="0" distL="0" distR="0">
                <wp:extent cx="5572125" cy="2981325"/>
                <wp:effectExtent l="0" t="0" r="28575" b="28575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72125" cy="2981325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25400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07EB2" w:rsidRDefault="00E236F8" w:rsidP="00BB1C32">
                            <w:permStart w:id="1123879887" w:edGrp="everyone"/>
                            <w:r>
                              <w:t xml:space="preserve">       </w:t>
                            </w:r>
                          </w:p>
                          <w:p w:rsidR="00E717E3" w:rsidRDefault="00E717E3" w:rsidP="00BB1C32"/>
                          <w:p w:rsidR="00E717E3" w:rsidRDefault="00E717E3" w:rsidP="00BB1C32"/>
                          <w:p w:rsidR="00E717E3" w:rsidRDefault="00E717E3" w:rsidP="00BB1C32"/>
                          <w:p w:rsidR="00E717E3" w:rsidRDefault="00E717E3" w:rsidP="00BB1C32"/>
                          <w:p w:rsidR="00E717E3" w:rsidRDefault="00E717E3" w:rsidP="00BB1C32"/>
                          <w:p w:rsidR="00E717E3" w:rsidRDefault="00E717E3" w:rsidP="00BB1C32"/>
                          <w:p w:rsidR="00E717E3" w:rsidRDefault="00E717E3" w:rsidP="00BB1C32"/>
                          <w:p w:rsidR="00E236F8" w:rsidRDefault="00E236F8" w:rsidP="00BB1C32"/>
                          <w:permEnd w:id="1123879887"/>
                          <w:p w:rsidR="00E717E3" w:rsidRDefault="00E717E3" w:rsidP="00BB1C3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2" o:spid="_x0000_s1054" type="#_x0000_t202" style="width:438.75pt;height:234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" fillcolor="white [3201]" strokecolor="black [3213]" strokeweight="2pt">
                <v:textbox>
                  <w:txbxContent>
                    <w:p w:rsidR="00B07EB2" w:rsidRDefault="00E236F8" w:rsidP="00BB1C32">
                      <w:permStart w:id="1123879887" w:edGrp="everyone"/>
                      <w:r>
                        <w:t xml:space="preserve">       </w:t>
                      </w:r>
                    </w:p>
                    <w:p w:rsidR="00E717E3" w:rsidRDefault="00E717E3" w:rsidP="00BB1C32"/>
                    <w:p w:rsidR="00E717E3" w:rsidRDefault="00E717E3" w:rsidP="00BB1C32"/>
                    <w:p w:rsidR="00E717E3" w:rsidRDefault="00E717E3" w:rsidP="00BB1C32"/>
                    <w:p w:rsidR="00E717E3" w:rsidRDefault="00E717E3" w:rsidP="00BB1C32"/>
                    <w:p w:rsidR="00E717E3" w:rsidRDefault="00E717E3" w:rsidP="00BB1C32"/>
                    <w:p w:rsidR="00E717E3" w:rsidRDefault="00E717E3" w:rsidP="00BB1C32"/>
                    <w:p w:rsidR="00E717E3" w:rsidRDefault="00E717E3" w:rsidP="00BB1C32"/>
                    <w:p w:rsidR="00E236F8" w:rsidRDefault="00E236F8" w:rsidP="00BB1C32"/>
                    <w:permEnd w:id="1123879887"/>
                    <w:p w:rsidR="00E717E3" w:rsidRDefault="00E717E3" w:rsidP="00BB1C32"/>
                  </w:txbxContent>
                </v:textbox>
                <w10:anchorlock/>
              </v:shape>
            </w:pict>
          </mc:Fallback>
        </mc:AlternateContent>
      </w:r>
    </w:p>
    <w:p w:rsidR="00E236F8" w:rsidRDefault="00E236F8" w:rsidP="00E236F8">
      <w:pPr>
        <w:spacing w:after="0" w:line="240" w:lineRule="auto"/>
        <w:rPr>
          <w:rFonts w:eastAsia="Times New Roman" w:cs="Arial"/>
          <w:lang w:eastAsia="pt-BR"/>
        </w:rPr>
      </w:pPr>
    </w:p>
    <w:p w:rsidR="00FB7F9D" w:rsidRPr="00970A8F" w:rsidRDefault="00FB7F9D" w:rsidP="005F22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D0D0D" w:themeFill="text1" w:themeFillTint="F2"/>
        <w:spacing w:after="0" w:line="240" w:lineRule="auto"/>
        <w:jc w:val="center"/>
        <w:rPr>
          <w:rFonts w:eastAsia="Times New Roman" w:cs="Arial"/>
          <w:b/>
          <w:lang w:eastAsia="pt-BR"/>
        </w:rPr>
      </w:pPr>
      <w:r>
        <w:rPr>
          <w:rFonts w:eastAsia="Times New Roman" w:cs="Arial"/>
          <w:b/>
          <w:lang w:eastAsia="pt-BR"/>
        </w:rPr>
        <w:t>Fotos</w:t>
      </w:r>
    </w:p>
    <w:p w:rsidR="00FB7F9D" w:rsidRDefault="00FB7F9D" w:rsidP="00FB7F9D">
      <w:pPr>
        <w:spacing w:after="0" w:line="240" w:lineRule="auto"/>
        <w:jc w:val="both"/>
        <w:rPr>
          <w:rFonts w:eastAsia="Times New Roman" w:cs="Arial"/>
          <w:lang w:eastAsia="pt-BR"/>
        </w:rPr>
      </w:pPr>
    </w:p>
    <w:p w:rsidR="00E6456B" w:rsidRDefault="00FB7F9D" w:rsidP="00FB7F9D">
      <w:pPr>
        <w:spacing w:after="0" w:line="240" w:lineRule="auto"/>
        <w:jc w:val="both"/>
        <w:rPr>
          <w:rFonts w:eastAsia="Times New Roman" w:cs="Arial"/>
          <w:lang w:eastAsia="pt-BR"/>
        </w:rPr>
      </w:pPr>
      <w:r w:rsidRPr="00E543D8">
        <w:rPr>
          <w:rFonts w:eastAsia="Times New Roman" w:cs="Arial"/>
          <w:lang w:eastAsia="pt-BR"/>
        </w:rPr>
        <w:t xml:space="preserve">Os participantes deverão obrigatoriamente encaminhar por e-mail, junto com o Formulário de Inscrição, </w:t>
      </w:r>
      <w:r w:rsidRPr="00C35B29">
        <w:rPr>
          <w:rFonts w:eastAsia="Times New Roman" w:cs="Arial"/>
          <w:lang w:eastAsia="pt-BR"/>
        </w:rPr>
        <w:t>no mínimo 3 (três) e no máximo 5 (</w:t>
      </w:r>
      <w:r>
        <w:rPr>
          <w:rFonts w:eastAsia="Times New Roman" w:cs="Arial"/>
          <w:lang w:eastAsia="pt-BR"/>
        </w:rPr>
        <w:t>cinco) fotos coloridas</w:t>
      </w:r>
      <w:r w:rsidRPr="00E543D8">
        <w:rPr>
          <w:rFonts w:eastAsia="Times New Roman" w:cs="Arial"/>
          <w:lang w:eastAsia="pt-BR"/>
        </w:rPr>
        <w:t xml:space="preserve">, </w:t>
      </w:r>
      <w:r>
        <w:rPr>
          <w:rFonts w:eastAsia="Times New Roman" w:cs="Arial"/>
          <w:lang w:eastAsia="pt-BR"/>
        </w:rPr>
        <w:t xml:space="preserve">em alta resolução, </w:t>
      </w:r>
      <w:r w:rsidRPr="00E543D8">
        <w:rPr>
          <w:rFonts w:eastAsia="Times New Roman" w:cs="Arial"/>
          <w:lang w:eastAsia="pt-BR"/>
        </w:rPr>
        <w:t xml:space="preserve">comprovando a execução do projeto. </w:t>
      </w:r>
      <w:r>
        <w:rPr>
          <w:rFonts w:eastAsia="Times New Roman" w:cs="Arial"/>
          <w:lang w:eastAsia="pt-BR"/>
        </w:rPr>
        <w:t xml:space="preserve">Os arquivos das fotos deverão ser nomeados com o título da prática ou projeto e </w:t>
      </w:r>
      <w:r w:rsidR="00E6456B">
        <w:rPr>
          <w:rFonts w:eastAsia="Times New Roman" w:cs="Arial"/>
          <w:lang w:eastAsia="pt-BR"/>
        </w:rPr>
        <w:t>numerados</w:t>
      </w:r>
      <w:r>
        <w:rPr>
          <w:rFonts w:eastAsia="Times New Roman" w:cs="Arial"/>
          <w:lang w:eastAsia="pt-BR"/>
        </w:rPr>
        <w:t xml:space="preserve">, conforme </w:t>
      </w:r>
      <w:r w:rsidR="007F61DC">
        <w:rPr>
          <w:rFonts w:eastAsia="Times New Roman" w:cs="Arial"/>
          <w:lang w:eastAsia="pt-BR"/>
        </w:rPr>
        <w:t>o s</w:t>
      </w:r>
      <w:r>
        <w:rPr>
          <w:rFonts w:eastAsia="Times New Roman" w:cs="Arial"/>
          <w:lang w:eastAsia="pt-BR"/>
        </w:rPr>
        <w:t>eguinte exemplo: “Projeto Água Limpa – Foto 01.jpg”. O quadro a seguir deverá ser preenchido com a descrição de cada foto apresentada.</w:t>
      </w:r>
      <w:r w:rsidR="00E6456B">
        <w:rPr>
          <w:rFonts w:eastAsia="Times New Roman" w:cs="Arial"/>
          <w:lang w:eastAsia="pt-BR"/>
        </w:rPr>
        <w:t xml:space="preserve"> Obs:</w:t>
      </w:r>
      <w:r w:rsidR="0002219D">
        <w:rPr>
          <w:rFonts w:eastAsia="Times New Roman" w:cs="Arial"/>
          <w:lang w:eastAsia="pt-BR"/>
        </w:rPr>
        <w:t xml:space="preserve"> </w:t>
      </w:r>
      <w:r w:rsidR="00FD6298">
        <w:rPr>
          <w:rFonts w:eastAsia="Times New Roman" w:cs="Arial"/>
          <w:lang w:eastAsia="pt-BR"/>
        </w:rPr>
        <w:t>P</w:t>
      </w:r>
      <w:r w:rsidR="0002219D">
        <w:rPr>
          <w:rFonts w:eastAsia="Times New Roman" w:cs="Arial"/>
          <w:lang w:eastAsia="pt-BR"/>
        </w:rPr>
        <w:t>rojetos com</w:t>
      </w:r>
      <w:r w:rsidR="00FD6298">
        <w:rPr>
          <w:rFonts w:eastAsia="Times New Roman" w:cs="Arial"/>
          <w:lang w:eastAsia="pt-BR"/>
        </w:rPr>
        <w:t xml:space="preserve"> nomes extensos, devem ser reduzidos. </w:t>
      </w:r>
    </w:p>
    <w:p w:rsidR="00FB7F9D" w:rsidRDefault="00FB7F9D" w:rsidP="00FB7F9D">
      <w:pPr>
        <w:spacing w:after="0" w:line="240" w:lineRule="auto"/>
        <w:jc w:val="both"/>
        <w:rPr>
          <w:rFonts w:eastAsia="Times New Roman" w:cs="Arial"/>
          <w:lang w:eastAsia="pt-BR"/>
        </w:rPr>
      </w:pPr>
    </w:p>
    <w:p w:rsidR="00FB7F9D" w:rsidRDefault="00FB7F9D" w:rsidP="00FB7F9D">
      <w:pPr>
        <w:spacing w:after="0" w:line="240" w:lineRule="auto"/>
        <w:jc w:val="center"/>
        <w:rPr>
          <w:rFonts w:eastAsia="Times New Roman" w:cs="Arial"/>
          <w:b/>
          <w:lang w:eastAsia="pt-BR"/>
        </w:rPr>
      </w:pPr>
      <w:r w:rsidRPr="00597BC6">
        <w:rPr>
          <w:rFonts w:eastAsia="Times New Roman" w:cs="Arial"/>
          <w:b/>
          <w:lang w:eastAsia="pt-BR"/>
        </w:rPr>
        <w:t xml:space="preserve">Descrição das fotos da prática ou projeto </w:t>
      </w:r>
      <w:r>
        <w:rPr>
          <w:rFonts w:eastAsia="Times New Roman" w:cs="Arial"/>
          <w:b/>
          <w:lang w:eastAsia="pt-BR"/>
        </w:rPr>
        <w:t xml:space="preserve">participante </w:t>
      </w:r>
    </w:p>
    <w:p w:rsidR="00E717E3" w:rsidRPr="00597BC6" w:rsidRDefault="00FB7F9D" w:rsidP="00E717E3">
      <w:pPr>
        <w:spacing w:after="0" w:line="240" w:lineRule="auto"/>
        <w:jc w:val="center"/>
        <w:rPr>
          <w:rFonts w:eastAsia="Times New Roman" w:cs="Arial"/>
          <w:b/>
          <w:lang w:eastAsia="pt-BR"/>
        </w:rPr>
      </w:pPr>
      <w:r w:rsidRPr="00597BC6">
        <w:rPr>
          <w:rFonts w:eastAsia="Times New Roman" w:cs="Arial"/>
          <w:b/>
          <w:lang w:eastAsia="pt-BR"/>
        </w:rPr>
        <w:t>do II Prêmio de Boas Práticas Ambientais</w:t>
      </w:r>
    </w:p>
    <w:tbl>
      <w:tblPr>
        <w:tblStyle w:val="Tabelacomgrade"/>
        <w:tblW w:w="894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1630"/>
        <w:gridCol w:w="7310"/>
      </w:tblGrid>
      <w:tr w:rsidR="00FB7F9D" w:rsidRPr="00E543D8" w:rsidTr="005F2293">
        <w:trPr>
          <w:trHeight w:val="273"/>
        </w:trPr>
        <w:tc>
          <w:tcPr>
            <w:tcW w:w="1630" w:type="dxa"/>
          </w:tcPr>
          <w:p w:rsidR="00FB7F9D" w:rsidRPr="00E543D8" w:rsidRDefault="00FB7F9D" w:rsidP="00FB7F9D">
            <w:pPr>
              <w:jc w:val="center"/>
              <w:rPr>
                <w:rFonts w:eastAsia="Times New Roman" w:cs="Arial"/>
                <w:b/>
                <w:lang w:eastAsia="pt-BR"/>
              </w:rPr>
            </w:pPr>
            <w:permStart w:id="767107668" w:edGrp="everyone"/>
            <w:r w:rsidRPr="00E543D8">
              <w:rPr>
                <w:rFonts w:eastAsia="Times New Roman" w:cs="Arial"/>
                <w:b/>
                <w:lang w:eastAsia="pt-BR"/>
              </w:rPr>
              <w:t>Foto nº</w:t>
            </w:r>
          </w:p>
        </w:tc>
        <w:tc>
          <w:tcPr>
            <w:tcW w:w="7310" w:type="dxa"/>
          </w:tcPr>
          <w:p w:rsidR="00FB7F9D" w:rsidRPr="00E543D8" w:rsidRDefault="00FB7F9D" w:rsidP="00FB7F9D">
            <w:pPr>
              <w:jc w:val="both"/>
              <w:rPr>
                <w:rFonts w:eastAsia="Times New Roman" w:cs="Arial"/>
                <w:b/>
                <w:lang w:eastAsia="pt-BR"/>
              </w:rPr>
            </w:pPr>
            <w:r w:rsidRPr="00E543D8">
              <w:rPr>
                <w:rFonts w:eastAsia="Times New Roman" w:cs="Arial"/>
                <w:b/>
                <w:lang w:eastAsia="pt-BR"/>
              </w:rPr>
              <w:t>Descrição</w:t>
            </w:r>
          </w:p>
        </w:tc>
      </w:tr>
      <w:tr w:rsidR="00FB7F9D" w:rsidTr="005F2293">
        <w:trPr>
          <w:trHeight w:val="530"/>
        </w:trPr>
        <w:tc>
          <w:tcPr>
            <w:tcW w:w="1630" w:type="dxa"/>
            <w:vAlign w:val="center"/>
          </w:tcPr>
          <w:p w:rsidR="00FB7F9D" w:rsidRDefault="00FB7F9D" w:rsidP="00FB7F9D">
            <w:pPr>
              <w:jc w:val="center"/>
              <w:rPr>
                <w:rFonts w:eastAsia="Times New Roman" w:cs="Arial"/>
                <w:lang w:eastAsia="pt-BR"/>
              </w:rPr>
            </w:pPr>
            <w:r>
              <w:rPr>
                <w:rFonts w:eastAsia="Times New Roman" w:cs="Arial"/>
                <w:lang w:eastAsia="pt-BR"/>
              </w:rPr>
              <w:t>01</w:t>
            </w:r>
          </w:p>
        </w:tc>
        <w:tc>
          <w:tcPr>
            <w:tcW w:w="7310" w:type="dxa"/>
          </w:tcPr>
          <w:p w:rsidR="00FB7F9D" w:rsidRDefault="00FB7F9D" w:rsidP="007F61DC">
            <w:pPr>
              <w:jc w:val="both"/>
              <w:rPr>
                <w:rFonts w:eastAsia="Times New Roman" w:cs="Arial"/>
                <w:lang w:eastAsia="pt-BR"/>
              </w:rPr>
            </w:pPr>
          </w:p>
        </w:tc>
      </w:tr>
      <w:tr w:rsidR="00FB7F9D" w:rsidTr="005F2293">
        <w:trPr>
          <w:trHeight w:val="545"/>
        </w:trPr>
        <w:tc>
          <w:tcPr>
            <w:tcW w:w="1630" w:type="dxa"/>
            <w:vAlign w:val="center"/>
          </w:tcPr>
          <w:p w:rsidR="00FB7F9D" w:rsidRDefault="00FB7F9D" w:rsidP="00FB7F9D">
            <w:pPr>
              <w:jc w:val="center"/>
              <w:rPr>
                <w:rFonts w:eastAsia="Times New Roman" w:cs="Arial"/>
                <w:lang w:eastAsia="pt-BR"/>
              </w:rPr>
            </w:pPr>
            <w:r>
              <w:rPr>
                <w:rFonts w:eastAsia="Times New Roman" w:cs="Arial"/>
                <w:lang w:eastAsia="pt-BR"/>
              </w:rPr>
              <w:t>02</w:t>
            </w:r>
          </w:p>
        </w:tc>
        <w:tc>
          <w:tcPr>
            <w:tcW w:w="7310" w:type="dxa"/>
          </w:tcPr>
          <w:p w:rsidR="00FB7F9D" w:rsidRDefault="00FB7F9D" w:rsidP="00FB7F9D">
            <w:pPr>
              <w:jc w:val="both"/>
              <w:rPr>
                <w:rFonts w:eastAsia="Times New Roman" w:cs="Arial"/>
                <w:lang w:eastAsia="pt-BR"/>
              </w:rPr>
            </w:pPr>
          </w:p>
          <w:p w:rsidR="00FB7F9D" w:rsidRDefault="00FB7F9D" w:rsidP="00FB7F9D">
            <w:pPr>
              <w:jc w:val="both"/>
              <w:rPr>
                <w:rFonts w:eastAsia="Times New Roman" w:cs="Arial"/>
                <w:lang w:eastAsia="pt-BR"/>
              </w:rPr>
            </w:pPr>
          </w:p>
        </w:tc>
      </w:tr>
      <w:tr w:rsidR="00FB7F9D" w:rsidTr="005F2293">
        <w:trPr>
          <w:trHeight w:val="530"/>
        </w:trPr>
        <w:tc>
          <w:tcPr>
            <w:tcW w:w="1630" w:type="dxa"/>
            <w:vAlign w:val="center"/>
          </w:tcPr>
          <w:p w:rsidR="00FB7F9D" w:rsidRDefault="00FB7F9D" w:rsidP="00FB7F9D">
            <w:pPr>
              <w:jc w:val="center"/>
              <w:rPr>
                <w:rFonts w:eastAsia="Times New Roman" w:cs="Arial"/>
                <w:lang w:eastAsia="pt-BR"/>
              </w:rPr>
            </w:pPr>
            <w:r>
              <w:rPr>
                <w:rFonts w:eastAsia="Times New Roman" w:cs="Arial"/>
                <w:lang w:eastAsia="pt-BR"/>
              </w:rPr>
              <w:t>03</w:t>
            </w:r>
          </w:p>
        </w:tc>
        <w:tc>
          <w:tcPr>
            <w:tcW w:w="7310" w:type="dxa"/>
          </w:tcPr>
          <w:p w:rsidR="00FB7F9D" w:rsidRDefault="00FB7F9D" w:rsidP="00FB7F9D">
            <w:pPr>
              <w:jc w:val="both"/>
              <w:rPr>
                <w:rFonts w:eastAsia="Times New Roman" w:cs="Arial"/>
                <w:lang w:eastAsia="pt-BR"/>
              </w:rPr>
            </w:pPr>
          </w:p>
          <w:p w:rsidR="00FB7F9D" w:rsidRDefault="00FB7F9D" w:rsidP="00FB7F9D">
            <w:pPr>
              <w:jc w:val="both"/>
              <w:rPr>
                <w:rFonts w:eastAsia="Times New Roman" w:cs="Arial"/>
                <w:lang w:eastAsia="pt-BR"/>
              </w:rPr>
            </w:pPr>
          </w:p>
        </w:tc>
      </w:tr>
      <w:tr w:rsidR="00FB7F9D" w:rsidTr="005F2293">
        <w:trPr>
          <w:trHeight w:val="545"/>
        </w:trPr>
        <w:tc>
          <w:tcPr>
            <w:tcW w:w="1630" w:type="dxa"/>
            <w:vAlign w:val="center"/>
          </w:tcPr>
          <w:p w:rsidR="00FB7F9D" w:rsidRDefault="00FB7F9D" w:rsidP="00FB7F9D">
            <w:pPr>
              <w:jc w:val="center"/>
              <w:rPr>
                <w:rFonts w:eastAsia="Times New Roman" w:cs="Arial"/>
                <w:lang w:eastAsia="pt-BR"/>
              </w:rPr>
            </w:pPr>
            <w:r>
              <w:rPr>
                <w:rFonts w:eastAsia="Times New Roman" w:cs="Arial"/>
                <w:lang w:eastAsia="pt-BR"/>
              </w:rPr>
              <w:t xml:space="preserve">04 </w:t>
            </w:r>
          </w:p>
          <w:p w:rsidR="00FB7F9D" w:rsidRDefault="00FB7F9D" w:rsidP="00FB7F9D">
            <w:pPr>
              <w:jc w:val="center"/>
              <w:rPr>
                <w:rFonts w:eastAsia="Times New Roman" w:cs="Arial"/>
                <w:lang w:eastAsia="pt-BR"/>
              </w:rPr>
            </w:pPr>
            <w:r>
              <w:rPr>
                <w:rFonts w:eastAsia="Times New Roman" w:cs="Arial"/>
                <w:lang w:eastAsia="pt-BR"/>
              </w:rPr>
              <w:t>(facultativa)</w:t>
            </w:r>
          </w:p>
        </w:tc>
        <w:tc>
          <w:tcPr>
            <w:tcW w:w="7310" w:type="dxa"/>
          </w:tcPr>
          <w:p w:rsidR="00FB7F9D" w:rsidRDefault="00FB7F9D" w:rsidP="00FB7F9D">
            <w:pPr>
              <w:jc w:val="both"/>
              <w:rPr>
                <w:rFonts w:eastAsia="Times New Roman" w:cs="Arial"/>
                <w:lang w:eastAsia="pt-BR"/>
              </w:rPr>
            </w:pPr>
          </w:p>
          <w:p w:rsidR="00FB7F9D" w:rsidRDefault="00FB7F9D" w:rsidP="00FB7F9D">
            <w:pPr>
              <w:jc w:val="both"/>
              <w:rPr>
                <w:rFonts w:eastAsia="Times New Roman" w:cs="Arial"/>
                <w:lang w:eastAsia="pt-BR"/>
              </w:rPr>
            </w:pPr>
          </w:p>
        </w:tc>
      </w:tr>
      <w:tr w:rsidR="00FB7F9D" w:rsidTr="005F2293">
        <w:trPr>
          <w:trHeight w:val="545"/>
        </w:trPr>
        <w:tc>
          <w:tcPr>
            <w:tcW w:w="1630" w:type="dxa"/>
            <w:vAlign w:val="center"/>
          </w:tcPr>
          <w:p w:rsidR="00FB7F9D" w:rsidRDefault="00FB7F9D" w:rsidP="00FB7F9D">
            <w:pPr>
              <w:jc w:val="center"/>
              <w:rPr>
                <w:rFonts w:eastAsia="Times New Roman" w:cs="Arial"/>
                <w:lang w:eastAsia="pt-BR"/>
              </w:rPr>
            </w:pPr>
            <w:r>
              <w:rPr>
                <w:rFonts w:eastAsia="Times New Roman" w:cs="Arial"/>
                <w:lang w:eastAsia="pt-BR"/>
              </w:rPr>
              <w:t>05</w:t>
            </w:r>
          </w:p>
          <w:p w:rsidR="00FB7F9D" w:rsidRDefault="00FB7F9D" w:rsidP="00FB7F9D">
            <w:pPr>
              <w:jc w:val="center"/>
              <w:rPr>
                <w:rFonts w:eastAsia="Times New Roman" w:cs="Arial"/>
                <w:lang w:eastAsia="pt-BR"/>
              </w:rPr>
            </w:pPr>
            <w:r>
              <w:rPr>
                <w:rFonts w:eastAsia="Times New Roman" w:cs="Arial"/>
                <w:lang w:eastAsia="pt-BR"/>
              </w:rPr>
              <w:t>(facultativa)</w:t>
            </w:r>
          </w:p>
        </w:tc>
        <w:tc>
          <w:tcPr>
            <w:tcW w:w="7310" w:type="dxa"/>
          </w:tcPr>
          <w:p w:rsidR="00FB7F9D" w:rsidRDefault="00FB7F9D" w:rsidP="00FB7F9D">
            <w:pPr>
              <w:jc w:val="both"/>
              <w:rPr>
                <w:rFonts w:eastAsia="Times New Roman" w:cs="Arial"/>
                <w:lang w:eastAsia="pt-BR"/>
              </w:rPr>
            </w:pPr>
          </w:p>
          <w:p w:rsidR="00FB7F9D" w:rsidRDefault="00FB7F9D" w:rsidP="00FB7F9D">
            <w:pPr>
              <w:jc w:val="both"/>
              <w:rPr>
                <w:rFonts w:eastAsia="Times New Roman" w:cs="Arial"/>
                <w:lang w:eastAsia="pt-BR"/>
              </w:rPr>
            </w:pPr>
          </w:p>
        </w:tc>
      </w:tr>
      <w:permEnd w:id="767107668"/>
    </w:tbl>
    <w:p w:rsidR="00FB7F9D" w:rsidRDefault="00FB7F9D" w:rsidP="00FB7F9D">
      <w:pPr>
        <w:spacing w:after="0" w:line="240" w:lineRule="auto"/>
        <w:jc w:val="both"/>
        <w:rPr>
          <w:rFonts w:eastAsia="Times New Roman" w:cs="Arial"/>
          <w:lang w:eastAsia="pt-BR"/>
        </w:rPr>
      </w:pPr>
    </w:p>
    <w:p w:rsidR="00FB7F9D" w:rsidRDefault="00FB7F9D" w:rsidP="00FB7F9D">
      <w:pPr>
        <w:spacing w:after="0" w:line="240" w:lineRule="auto"/>
        <w:jc w:val="both"/>
        <w:rPr>
          <w:rFonts w:eastAsia="Times New Roman" w:cs="Arial"/>
          <w:lang w:eastAsia="pt-BR"/>
        </w:rPr>
      </w:pPr>
      <w:r w:rsidRPr="00E543D8">
        <w:rPr>
          <w:rFonts w:eastAsia="Times New Roman" w:cs="Arial"/>
          <w:lang w:eastAsia="pt-BR"/>
        </w:rPr>
        <w:t xml:space="preserve">As fotos que não atenderem a esses critérios perderão pontos na avaliação pela Comissão Julgadora do Prêmio.  </w:t>
      </w:r>
      <w:r>
        <w:rPr>
          <w:rFonts w:eastAsia="Times New Roman" w:cs="Arial"/>
          <w:lang w:eastAsia="pt-BR"/>
        </w:rPr>
        <w:t>As</w:t>
      </w:r>
      <w:r w:rsidRPr="00E543D8">
        <w:rPr>
          <w:rFonts w:eastAsia="Times New Roman" w:cs="Arial"/>
          <w:lang w:eastAsia="pt-BR"/>
        </w:rPr>
        <w:t xml:space="preserve"> fotos</w:t>
      </w:r>
      <w:r>
        <w:rPr>
          <w:rFonts w:eastAsia="Times New Roman" w:cs="Arial"/>
          <w:lang w:eastAsia="pt-BR"/>
        </w:rPr>
        <w:t xml:space="preserve"> poderão ser utilizadas, a critério do Sisema, para divulgação do II Prêmio de Boas Práticas Ambientais.</w:t>
      </w:r>
    </w:p>
    <w:p w:rsidR="00FB7F9D" w:rsidRDefault="00FB7F9D" w:rsidP="00FB7F9D">
      <w:pPr>
        <w:spacing w:after="0" w:line="240" w:lineRule="auto"/>
        <w:jc w:val="both"/>
        <w:rPr>
          <w:rFonts w:eastAsia="Times New Roman" w:cs="Arial"/>
          <w:lang w:eastAsia="pt-BR"/>
        </w:rPr>
      </w:pPr>
    </w:p>
    <w:p w:rsidR="00FB7F9D" w:rsidRPr="00970A8F" w:rsidRDefault="00FB7F9D" w:rsidP="005F22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D0D0D" w:themeFill="text1" w:themeFillTint="F2"/>
        <w:spacing w:after="0" w:line="240" w:lineRule="auto"/>
        <w:jc w:val="center"/>
        <w:rPr>
          <w:rFonts w:eastAsia="Times New Roman" w:cs="Arial"/>
          <w:b/>
          <w:lang w:eastAsia="pt-BR"/>
        </w:rPr>
      </w:pPr>
      <w:r>
        <w:rPr>
          <w:rFonts w:eastAsia="Times New Roman" w:cs="Arial"/>
          <w:b/>
          <w:lang w:eastAsia="pt-BR"/>
        </w:rPr>
        <w:t>Declaração</w:t>
      </w:r>
    </w:p>
    <w:p w:rsidR="00995638" w:rsidRDefault="00995638" w:rsidP="00FB7F9D">
      <w:pPr>
        <w:jc w:val="both"/>
        <w:rPr>
          <w:rFonts w:eastAsia="Times New Roman" w:cs="Arial"/>
          <w:lang w:eastAsia="pt-BR"/>
        </w:rPr>
      </w:pPr>
    </w:p>
    <w:p w:rsidR="00FB7F9D" w:rsidRDefault="00FB7F9D" w:rsidP="00FB7F9D">
      <w:pPr>
        <w:jc w:val="both"/>
        <w:rPr>
          <w:rFonts w:eastAsia="Times New Roman" w:cs="Arial"/>
          <w:lang w:eastAsia="pt-BR"/>
        </w:rPr>
      </w:pPr>
      <w:r w:rsidRPr="00E210C2">
        <w:rPr>
          <w:rFonts w:eastAsia="Times New Roman" w:cs="Arial"/>
          <w:lang w:eastAsia="pt-BR"/>
        </w:rPr>
        <w:t xml:space="preserve">Declaro estar ciente e de acordo com o regulamento do </w:t>
      </w:r>
      <w:r>
        <w:rPr>
          <w:rFonts w:eastAsia="Times New Roman" w:cs="Arial"/>
          <w:lang w:eastAsia="pt-BR"/>
        </w:rPr>
        <w:t>II Prêmio de Boas P</w:t>
      </w:r>
      <w:r w:rsidRPr="00E210C2">
        <w:rPr>
          <w:rFonts w:eastAsia="Times New Roman" w:cs="Arial"/>
          <w:lang w:eastAsia="pt-BR"/>
        </w:rPr>
        <w:t>r</w:t>
      </w:r>
      <w:r>
        <w:rPr>
          <w:rFonts w:eastAsia="Times New Roman" w:cs="Arial"/>
          <w:lang w:eastAsia="pt-BR"/>
        </w:rPr>
        <w:t>áticas Ambientais “Águas G</w:t>
      </w:r>
      <w:r w:rsidRPr="00E210C2">
        <w:rPr>
          <w:rFonts w:eastAsia="Times New Roman" w:cs="Arial"/>
          <w:lang w:eastAsia="pt-BR"/>
        </w:rPr>
        <w:t>erais”, que estou regular perante minhas obrigações legais ambientais e que todas</w:t>
      </w:r>
      <w:r>
        <w:rPr>
          <w:rFonts w:eastAsia="Times New Roman" w:cs="Arial"/>
          <w:lang w:eastAsia="pt-BR"/>
        </w:rPr>
        <w:t xml:space="preserve"> as informações apresentadas neste F</w:t>
      </w:r>
      <w:r w:rsidRPr="00E210C2">
        <w:rPr>
          <w:rFonts w:eastAsia="Times New Roman" w:cs="Arial"/>
          <w:lang w:eastAsia="pt-BR"/>
        </w:rPr>
        <w:t>ormulário são verídicas, sob pena de sofrer todas as sanções cíveis, penais e administrativas cabíveis.</w:t>
      </w:r>
    </w:p>
    <w:p w:rsidR="00FB7F9D" w:rsidRDefault="00FB7F9D" w:rsidP="00FB7F9D">
      <w:pPr>
        <w:rPr>
          <w:rFonts w:eastAsia="Times New Roman" w:cs="Arial"/>
          <w:lang w:eastAsia="pt-BR"/>
        </w:rPr>
      </w:pPr>
    </w:p>
    <w:p w:rsidR="00FB7F9D" w:rsidRPr="00BD64B6" w:rsidRDefault="00FB7F9D" w:rsidP="00FB7F9D">
      <w:pPr>
        <w:rPr>
          <w:rFonts w:eastAsia="Times New Roman" w:cs="Arial"/>
          <w:b/>
          <w:lang w:eastAsia="pt-BR"/>
        </w:rPr>
      </w:pPr>
      <w:r w:rsidRPr="00BD64B6">
        <w:rPr>
          <w:rFonts w:eastAsia="Times New Roman" w:cs="Arial"/>
          <w:b/>
          <w:lang w:eastAsia="pt-BR"/>
        </w:rPr>
        <w:t>ASSINATURAS</w:t>
      </w:r>
    </w:p>
    <w:p w:rsidR="00FB7F9D" w:rsidRDefault="00FB7F9D" w:rsidP="00FB7F9D">
      <w:pPr>
        <w:rPr>
          <w:rFonts w:eastAsia="Times New Roman" w:cs="Arial"/>
          <w:lang w:eastAsia="pt-BR"/>
        </w:rPr>
      </w:pPr>
    </w:p>
    <w:p w:rsidR="00FB7F9D" w:rsidRPr="00970A8F" w:rsidRDefault="00FB7F9D" w:rsidP="00FB7F9D">
      <w:pPr>
        <w:jc w:val="center"/>
        <w:rPr>
          <w:rFonts w:eastAsia="Times New Roman" w:cs="Arial"/>
          <w:lang w:eastAsia="pt-BR"/>
        </w:rPr>
      </w:pPr>
      <w:r>
        <w:rPr>
          <w:rFonts w:eastAsia="Times New Roman" w:cs="Arial"/>
          <w:lang w:eastAsia="pt-BR"/>
        </w:rPr>
        <w:t>____________________________________________________</w:t>
      </w:r>
    </w:p>
    <w:p w:rsidR="00FB7F9D" w:rsidRPr="00454436" w:rsidRDefault="00FB7F9D" w:rsidP="00FB7F9D">
      <w:pPr>
        <w:tabs>
          <w:tab w:val="left" w:pos="2445"/>
        </w:tabs>
        <w:jc w:val="center"/>
        <w:rPr>
          <w:rFonts w:eastAsia="Times New Roman" w:cs="Arial"/>
          <w:b/>
          <w:lang w:eastAsia="pt-BR"/>
        </w:rPr>
      </w:pPr>
      <w:r w:rsidRPr="00454436">
        <w:rPr>
          <w:rFonts w:eastAsia="Times New Roman" w:cs="Arial"/>
          <w:b/>
          <w:lang w:eastAsia="pt-BR"/>
        </w:rPr>
        <w:t xml:space="preserve">Assinatura do responsável pela </w:t>
      </w:r>
      <w:r>
        <w:rPr>
          <w:rFonts w:eastAsia="Times New Roman" w:cs="Arial"/>
          <w:b/>
          <w:lang w:eastAsia="pt-BR"/>
        </w:rPr>
        <w:t>inscrição</w:t>
      </w:r>
      <w:r w:rsidRPr="00454436">
        <w:rPr>
          <w:rFonts w:eastAsia="Times New Roman" w:cs="Arial"/>
          <w:b/>
          <w:lang w:eastAsia="pt-BR"/>
        </w:rPr>
        <w:t xml:space="preserve"> do Projeto</w:t>
      </w:r>
    </w:p>
    <w:p w:rsidR="00FB7F9D" w:rsidRDefault="00FB7F9D" w:rsidP="00FB7F9D">
      <w:pPr>
        <w:tabs>
          <w:tab w:val="left" w:pos="2445"/>
        </w:tabs>
        <w:rPr>
          <w:rFonts w:eastAsia="Times New Roman" w:cs="Arial"/>
          <w:lang w:eastAsia="pt-BR"/>
        </w:rPr>
      </w:pPr>
    </w:p>
    <w:p w:rsidR="00FB7F9D" w:rsidRDefault="00FB7F9D" w:rsidP="00FB7F9D">
      <w:pPr>
        <w:tabs>
          <w:tab w:val="left" w:pos="2445"/>
        </w:tabs>
        <w:jc w:val="center"/>
        <w:rPr>
          <w:rFonts w:eastAsia="Times New Roman" w:cs="Arial"/>
          <w:lang w:eastAsia="pt-BR"/>
        </w:rPr>
      </w:pPr>
      <w:r>
        <w:rPr>
          <w:rFonts w:eastAsia="Times New Roman" w:cs="Arial"/>
          <w:lang w:eastAsia="pt-BR"/>
        </w:rPr>
        <w:t>_____________________________________________________</w:t>
      </w:r>
    </w:p>
    <w:p w:rsidR="00FB7F9D" w:rsidRDefault="00FB7F9D" w:rsidP="00FB7F9D">
      <w:pPr>
        <w:tabs>
          <w:tab w:val="left" w:pos="2445"/>
        </w:tabs>
        <w:jc w:val="center"/>
        <w:rPr>
          <w:rFonts w:eastAsia="Times New Roman" w:cs="Arial"/>
          <w:b/>
          <w:lang w:eastAsia="pt-BR"/>
        </w:rPr>
      </w:pPr>
      <w:r w:rsidRPr="00454436">
        <w:rPr>
          <w:rFonts w:eastAsia="Times New Roman" w:cs="Arial"/>
          <w:b/>
          <w:lang w:eastAsia="pt-BR"/>
        </w:rPr>
        <w:t xml:space="preserve">Assinatura do </w:t>
      </w:r>
      <w:r>
        <w:rPr>
          <w:rFonts w:eastAsia="Times New Roman" w:cs="Arial"/>
          <w:b/>
          <w:lang w:eastAsia="pt-BR"/>
        </w:rPr>
        <w:t>r</w:t>
      </w:r>
      <w:r w:rsidRPr="00454436">
        <w:rPr>
          <w:rFonts w:eastAsia="Times New Roman" w:cs="Arial"/>
          <w:b/>
          <w:lang w:eastAsia="pt-BR"/>
        </w:rPr>
        <w:t>esponsável</w:t>
      </w:r>
      <w:r>
        <w:rPr>
          <w:rFonts w:eastAsia="Times New Roman" w:cs="Arial"/>
          <w:b/>
          <w:lang w:eastAsia="pt-BR"/>
        </w:rPr>
        <w:t xml:space="preserve"> legal pela i</w:t>
      </w:r>
      <w:r w:rsidRPr="00454436">
        <w:rPr>
          <w:rFonts w:eastAsia="Times New Roman" w:cs="Arial"/>
          <w:b/>
          <w:lang w:eastAsia="pt-BR"/>
        </w:rPr>
        <w:t xml:space="preserve">nstituição </w:t>
      </w:r>
      <w:r w:rsidRPr="00BD64B6">
        <w:rPr>
          <w:rFonts w:eastAsia="Times New Roman" w:cs="Arial"/>
          <w:b/>
          <w:lang w:eastAsia="pt-BR"/>
        </w:rPr>
        <w:t xml:space="preserve">ou representante com procuração </w:t>
      </w:r>
    </w:p>
    <w:p w:rsidR="00FB7F9D" w:rsidRPr="00454436" w:rsidRDefault="00FB7F9D" w:rsidP="00FB7F9D">
      <w:pPr>
        <w:tabs>
          <w:tab w:val="left" w:pos="2445"/>
        </w:tabs>
        <w:jc w:val="center"/>
        <w:rPr>
          <w:rFonts w:eastAsia="Times New Roman" w:cs="Arial"/>
          <w:b/>
          <w:lang w:eastAsia="pt-BR"/>
        </w:rPr>
      </w:pPr>
      <w:r>
        <w:rPr>
          <w:rFonts w:eastAsia="Times New Roman" w:cs="Arial"/>
          <w:b/>
          <w:lang w:eastAsia="pt-BR"/>
        </w:rPr>
        <w:t>(a</w:t>
      </w:r>
      <w:r w:rsidRPr="00454436">
        <w:rPr>
          <w:rFonts w:eastAsia="Times New Roman" w:cs="Arial"/>
          <w:b/>
          <w:lang w:eastAsia="pt-BR"/>
        </w:rPr>
        <w:t>penas para pessoa</w:t>
      </w:r>
      <w:r>
        <w:rPr>
          <w:rFonts w:eastAsia="Times New Roman" w:cs="Arial"/>
          <w:b/>
          <w:lang w:eastAsia="pt-BR"/>
        </w:rPr>
        <w:t>s</w:t>
      </w:r>
      <w:r w:rsidRPr="00454436">
        <w:rPr>
          <w:rFonts w:eastAsia="Times New Roman" w:cs="Arial"/>
          <w:b/>
          <w:lang w:eastAsia="pt-BR"/>
        </w:rPr>
        <w:t xml:space="preserve"> jurídica</w:t>
      </w:r>
      <w:r>
        <w:rPr>
          <w:rFonts w:eastAsia="Times New Roman" w:cs="Arial"/>
          <w:b/>
          <w:lang w:eastAsia="pt-BR"/>
        </w:rPr>
        <w:t>s</w:t>
      </w:r>
      <w:r w:rsidRPr="00454436">
        <w:rPr>
          <w:rFonts w:eastAsia="Times New Roman" w:cs="Arial"/>
          <w:b/>
          <w:lang w:eastAsia="pt-BR"/>
        </w:rPr>
        <w:t>)</w:t>
      </w:r>
    </w:p>
    <w:p w:rsidR="00FB7F9D" w:rsidRDefault="00FB7F9D" w:rsidP="00FB7F9D">
      <w:pPr>
        <w:tabs>
          <w:tab w:val="left" w:pos="2445"/>
        </w:tabs>
        <w:jc w:val="center"/>
        <w:rPr>
          <w:rFonts w:eastAsia="Times New Roman" w:cs="Arial"/>
          <w:lang w:eastAsia="pt-BR"/>
        </w:rPr>
      </w:pPr>
    </w:p>
    <w:p w:rsidR="00FB7F9D" w:rsidRDefault="00FB7F9D" w:rsidP="00FB7F9D">
      <w:pPr>
        <w:tabs>
          <w:tab w:val="left" w:pos="2445"/>
        </w:tabs>
        <w:jc w:val="center"/>
        <w:rPr>
          <w:rFonts w:eastAsia="Times New Roman" w:cs="Arial"/>
          <w:lang w:eastAsia="pt-BR"/>
        </w:rPr>
      </w:pPr>
    </w:p>
    <w:p w:rsidR="00C82592" w:rsidRPr="00970A8F" w:rsidRDefault="00C82592" w:rsidP="00880A83">
      <w:pPr>
        <w:tabs>
          <w:tab w:val="left" w:pos="2445"/>
        </w:tabs>
        <w:jc w:val="center"/>
        <w:rPr>
          <w:rFonts w:eastAsia="Times New Roman" w:cs="Arial"/>
          <w:lang w:eastAsia="pt-BR"/>
        </w:rPr>
      </w:pPr>
    </w:p>
    <w:sectPr w:rsidR="00C82592" w:rsidRPr="00970A8F" w:rsidSect="00776AB2">
      <w:headerReference w:type="default" r:id="rId8"/>
      <w:footerReference w:type="default" r:id="rId9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55E16" w:rsidRDefault="00855E16" w:rsidP="005D0143">
      <w:pPr>
        <w:spacing w:after="0" w:line="240" w:lineRule="auto"/>
      </w:pPr>
      <w:r>
        <w:separator/>
      </w:r>
    </w:p>
  </w:endnote>
  <w:endnote w:type="continuationSeparator" w:id="0">
    <w:p w:rsidR="00855E16" w:rsidRDefault="00855E16" w:rsidP="005D01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41233458"/>
      <w:docPartObj>
        <w:docPartGallery w:val="Page Numbers (Bottom of Page)"/>
        <w:docPartUnique/>
      </w:docPartObj>
    </w:sdtPr>
    <w:sdtEndPr/>
    <w:sdtContent>
      <w:p w:rsidR="00022325" w:rsidRDefault="00022325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3554C">
          <w:rPr>
            <w:noProof/>
          </w:rPr>
          <w:t>4</w:t>
        </w:r>
        <w:r>
          <w:fldChar w:fldCharType="end"/>
        </w:r>
      </w:p>
    </w:sdtContent>
  </w:sdt>
  <w:p w:rsidR="00022325" w:rsidRDefault="00022325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55E16" w:rsidRDefault="00855E16" w:rsidP="005D0143">
      <w:pPr>
        <w:spacing w:after="0" w:line="240" w:lineRule="auto"/>
      </w:pPr>
      <w:r>
        <w:separator/>
      </w:r>
    </w:p>
  </w:footnote>
  <w:footnote w:type="continuationSeparator" w:id="0">
    <w:p w:rsidR="00855E16" w:rsidRDefault="00855E16" w:rsidP="005D01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8913" w:type="dxa"/>
      <w:tblInd w:w="-106" w:type="dxa"/>
      <w:tblLayout w:type="fixed"/>
      <w:tblLook w:val="00A0" w:firstRow="1" w:lastRow="0" w:firstColumn="1" w:lastColumn="0" w:noHBand="0" w:noVBand="0"/>
    </w:tblPr>
    <w:tblGrid>
      <w:gridCol w:w="1289"/>
      <w:gridCol w:w="7624"/>
    </w:tblGrid>
    <w:tr w:rsidR="00B07EB2" w:rsidRPr="003D12A7" w:rsidTr="00CF4398">
      <w:trPr>
        <w:trHeight w:val="1066"/>
      </w:trPr>
      <w:tc>
        <w:tcPr>
          <w:tcW w:w="1289" w:type="dxa"/>
        </w:tcPr>
        <w:p w:rsidR="00B07EB2" w:rsidRPr="00F018F8" w:rsidRDefault="00B07EB2" w:rsidP="00FB7F9D">
          <w:pPr>
            <w:jc w:val="both"/>
            <w:rPr>
              <w:rFonts w:ascii="Arial" w:hAnsi="Arial" w:cs="Arial"/>
              <w:sz w:val="24"/>
              <w:szCs w:val="24"/>
            </w:rPr>
          </w:pPr>
          <w:r w:rsidRPr="00F018F8">
            <w:rPr>
              <w:rFonts w:ascii="Arial" w:hAnsi="Arial" w:cs="Arial"/>
              <w:noProof/>
              <w:sz w:val="24"/>
              <w:szCs w:val="24"/>
              <w:lang w:eastAsia="pt-BR"/>
            </w:rPr>
            <w:drawing>
              <wp:inline distT="0" distB="0" distL="0" distR="0">
                <wp:extent cx="600075" cy="561975"/>
                <wp:effectExtent l="0" t="0" r="9525" b="9525"/>
                <wp:docPr id="17" name="Imagem 1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m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00075" cy="561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624" w:type="dxa"/>
        </w:tcPr>
        <w:p w:rsidR="00B07EB2" w:rsidRPr="00F018F8" w:rsidRDefault="00B07EB2" w:rsidP="00FB7F9D">
          <w:pPr>
            <w:tabs>
              <w:tab w:val="center" w:pos="4252"/>
              <w:tab w:val="right" w:pos="8504"/>
            </w:tabs>
            <w:spacing w:after="0" w:line="240" w:lineRule="auto"/>
            <w:jc w:val="both"/>
            <w:rPr>
              <w:rFonts w:ascii="Arial" w:hAnsi="Arial" w:cs="Arial"/>
              <w:bCs/>
              <w:sz w:val="20"/>
              <w:szCs w:val="20"/>
              <w:lang w:eastAsia="pt-BR"/>
            </w:rPr>
          </w:pPr>
          <w:r w:rsidRPr="00F018F8">
            <w:rPr>
              <w:rFonts w:ascii="Arial" w:hAnsi="Arial" w:cs="Arial"/>
              <w:bCs/>
              <w:sz w:val="20"/>
              <w:szCs w:val="20"/>
              <w:lang w:eastAsia="pt-BR"/>
            </w:rPr>
            <w:t>GOVERNO DO ESTADO DE MINAS GERAIS</w:t>
          </w:r>
        </w:p>
        <w:p w:rsidR="00B07EB2" w:rsidRDefault="00B07EB2" w:rsidP="00FB7F9D">
          <w:pPr>
            <w:tabs>
              <w:tab w:val="center" w:pos="4252"/>
              <w:tab w:val="right" w:pos="8504"/>
            </w:tabs>
            <w:spacing w:after="0" w:line="240" w:lineRule="auto"/>
            <w:jc w:val="both"/>
            <w:rPr>
              <w:rFonts w:ascii="Arial" w:hAnsi="Arial" w:cs="Arial"/>
              <w:bCs/>
              <w:sz w:val="20"/>
              <w:szCs w:val="20"/>
              <w:lang w:eastAsia="pt-BR"/>
            </w:rPr>
          </w:pPr>
          <w:r w:rsidRPr="00F018F8">
            <w:rPr>
              <w:rFonts w:ascii="Arial" w:hAnsi="Arial" w:cs="Arial"/>
              <w:bCs/>
              <w:sz w:val="20"/>
              <w:szCs w:val="20"/>
              <w:lang w:eastAsia="pt-BR"/>
            </w:rPr>
            <w:t xml:space="preserve">Secretaria de Estado de Meio Ambiente e Desenvolvimento Sustentável </w:t>
          </w:r>
          <w:r>
            <w:rPr>
              <w:rFonts w:ascii="Arial" w:hAnsi="Arial" w:cs="Arial"/>
              <w:bCs/>
              <w:sz w:val="20"/>
              <w:szCs w:val="20"/>
              <w:lang w:eastAsia="pt-BR"/>
            </w:rPr>
            <w:t>–</w:t>
          </w:r>
          <w:r w:rsidRPr="00F018F8">
            <w:rPr>
              <w:rFonts w:ascii="Arial" w:hAnsi="Arial" w:cs="Arial"/>
              <w:bCs/>
              <w:sz w:val="20"/>
              <w:szCs w:val="20"/>
              <w:lang w:eastAsia="pt-BR"/>
            </w:rPr>
            <w:t xml:space="preserve"> SEMAD</w:t>
          </w:r>
        </w:p>
        <w:p w:rsidR="00B07EB2" w:rsidRDefault="00B07EB2" w:rsidP="00FB7F9D">
          <w:pPr>
            <w:tabs>
              <w:tab w:val="center" w:pos="4252"/>
              <w:tab w:val="right" w:pos="8504"/>
            </w:tabs>
            <w:spacing w:after="0"/>
            <w:jc w:val="both"/>
            <w:rPr>
              <w:rFonts w:ascii="Arial" w:hAnsi="Arial" w:cs="Arial"/>
              <w:bCs/>
              <w:sz w:val="20"/>
              <w:szCs w:val="20"/>
              <w:lang w:eastAsia="pt-BR"/>
            </w:rPr>
          </w:pPr>
          <w:r>
            <w:rPr>
              <w:rFonts w:ascii="Arial" w:hAnsi="Arial" w:cs="Arial"/>
              <w:bCs/>
              <w:sz w:val="20"/>
              <w:szCs w:val="20"/>
              <w:lang w:eastAsia="pt-BR"/>
            </w:rPr>
            <w:t>Fundação Estadual do Meio Ambiente – FEAM</w:t>
          </w:r>
        </w:p>
        <w:p w:rsidR="00B07EB2" w:rsidRDefault="00B07EB2" w:rsidP="00FB7F9D">
          <w:pPr>
            <w:tabs>
              <w:tab w:val="center" w:pos="4252"/>
              <w:tab w:val="right" w:pos="8504"/>
            </w:tabs>
            <w:spacing w:after="0"/>
            <w:jc w:val="both"/>
            <w:rPr>
              <w:rFonts w:ascii="Arial" w:hAnsi="Arial" w:cs="Arial"/>
              <w:bCs/>
              <w:sz w:val="20"/>
              <w:szCs w:val="20"/>
              <w:lang w:eastAsia="pt-BR"/>
            </w:rPr>
          </w:pPr>
          <w:r>
            <w:rPr>
              <w:rFonts w:ascii="Arial" w:hAnsi="Arial" w:cs="Arial"/>
              <w:bCs/>
              <w:sz w:val="20"/>
              <w:szCs w:val="20"/>
              <w:lang w:eastAsia="pt-BR"/>
            </w:rPr>
            <w:t>Instituto Estadual de Florestas – IEF</w:t>
          </w:r>
        </w:p>
        <w:p w:rsidR="00B07EB2" w:rsidRPr="003D12A7" w:rsidRDefault="00B07EB2" w:rsidP="00FB7F9D">
          <w:pPr>
            <w:tabs>
              <w:tab w:val="center" w:pos="4252"/>
              <w:tab w:val="right" w:pos="8504"/>
            </w:tabs>
            <w:spacing w:after="0"/>
            <w:jc w:val="both"/>
            <w:rPr>
              <w:rFonts w:ascii="Arial" w:hAnsi="Arial" w:cs="Arial"/>
              <w:bCs/>
              <w:sz w:val="20"/>
              <w:szCs w:val="20"/>
              <w:lang w:eastAsia="pt-BR"/>
            </w:rPr>
          </w:pPr>
          <w:r>
            <w:rPr>
              <w:rFonts w:ascii="Arial" w:hAnsi="Arial" w:cs="Arial"/>
              <w:bCs/>
              <w:sz w:val="20"/>
              <w:szCs w:val="20"/>
              <w:lang w:eastAsia="pt-BR"/>
            </w:rPr>
            <w:t>Instituto Mineiro de Gestão das Águas - IGAM</w:t>
          </w:r>
        </w:p>
      </w:tc>
    </w:tr>
  </w:tbl>
  <w:p w:rsidR="00B07EB2" w:rsidRDefault="00B07EB2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F4E3CBC"/>
    <w:multiLevelType w:val="hybridMultilevel"/>
    <w:tmpl w:val="7F7E9F0C"/>
    <w:lvl w:ilvl="0" w:tplc="0416000F">
      <w:start w:val="1"/>
      <w:numFmt w:val="decimal"/>
      <w:lvlText w:val="%1."/>
      <w:lvlJc w:val="left"/>
      <w:pPr>
        <w:ind w:left="360" w:hanging="360"/>
      </w:p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54A63035"/>
    <w:multiLevelType w:val="hybridMultilevel"/>
    <w:tmpl w:val="413A9BB6"/>
    <w:lvl w:ilvl="0" w:tplc="0416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D097CA3"/>
    <w:multiLevelType w:val="hybridMultilevel"/>
    <w:tmpl w:val="F3D2481C"/>
    <w:lvl w:ilvl="0" w:tplc="0416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E3A1351"/>
    <w:multiLevelType w:val="hybridMultilevel"/>
    <w:tmpl w:val="6D3C2004"/>
    <w:lvl w:ilvl="0" w:tplc="0416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documentProtection w:edit="readOnly" w:formatting="1" w:enforcement="1" w:cryptProviderType="rsaAES" w:cryptAlgorithmClass="hash" w:cryptAlgorithmType="typeAny" w:cryptAlgorithmSid="14" w:cryptSpinCount="100000" w:hash="s52i5xH5HS4CbxaZSLlW7CJ/M0ZfSHYG7P/j+uJj2gp8Kkfkvgyse5+TIg/Gd1NmLKrawkI7S3gbd1edGh7UJg==" w:salt="rpVsUfDpwOqSdo+Ktnn4+Q==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42A8"/>
    <w:rsid w:val="00014180"/>
    <w:rsid w:val="0002219D"/>
    <w:rsid w:val="00022325"/>
    <w:rsid w:val="00070C97"/>
    <w:rsid w:val="0008782A"/>
    <w:rsid w:val="001074B8"/>
    <w:rsid w:val="00110A10"/>
    <w:rsid w:val="001153D8"/>
    <w:rsid w:val="00135EFA"/>
    <w:rsid w:val="001B42A8"/>
    <w:rsid w:val="001D1594"/>
    <w:rsid w:val="00204576"/>
    <w:rsid w:val="002057E2"/>
    <w:rsid w:val="00212D1A"/>
    <w:rsid w:val="00225C45"/>
    <w:rsid w:val="00233CBD"/>
    <w:rsid w:val="00235033"/>
    <w:rsid w:val="002602DD"/>
    <w:rsid w:val="0033150D"/>
    <w:rsid w:val="003B5151"/>
    <w:rsid w:val="003E455C"/>
    <w:rsid w:val="004154C5"/>
    <w:rsid w:val="00415616"/>
    <w:rsid w:val="00415B2D"/>
    <w:rsid w:val="00415EF2"/>
    <w:rsid w:val="00424D9C"/>
    <w:rsid w:val="00433CB7"/>
    <w:rsid w:val="00454436"/>
    <w:rsid w:val="0052554A"/>
    <w:rsid w:val="00536CC6"/>
    <w:rsid w:val="005502B3"/>
    <w:rsid w:val="005709F3"/>
    <w:rsid w:val="0057222A"/>
    <w:rsid w:val="00583B3B"/>
    <w:rsid w:val="005C7E26"/>
    <w:rsid w:val="005D0143"/>
    <w:rsid w:val="005D07D4"/>
    <w:rsid w:val="005D6CAB"/>
    <w:rsid w:val="005F01FD"/>
    <w:rsid w:val="005F061D"/>
    <w:rsid w:val="005F2293"/>
    <w:rsid w:val="005F73A1"/>
    <w:rsid w:val="00687AAF"/>
    <w:rsid w:val="00697350"/>
    <w:rsid w:val="006A3BE4"/>
    <w:rsid w:val="006F5F71"/>
    <w:rsid w:val="007528B2"/>
    <w:rsid w:val="00776AB2"/>
    <w:rsid w:val="00785B42"/>
    <w:rsid w:val="007D3550"/>
    <w:rsid w:val="007F61DC"/>
    <w:rsid w:val="00804B90"/>
    <w:rsid w:val="008139EA"/>
    <w:rsid w:val="00814D30"/>
    <w:rsid w:val="00816856"/>
    <w:rsid w:val="00846390"/>
    <w:rsid w:val="0085280B"/>
    <w:rsid w:val="0085495E"/>
    <w:rsid w:val="00855049"/>
    <w:rsid w:val="00855E16"/>
    <w:rsid w:val="008579D5"/>
    <w:rsid w:val="00880A83"/>
    <w:rsid w:val="008928ED"/>
    <w:rsid w:val="008C3281"/>
    <w:rsid w:val="008E3B2D"/>
    <w:rsid w:val="008F400B"/>
    <w:rsid w:val="009616E8"/>
    <w:rsid w:val="00970A8F"/>
    <w:rsid w:val="00995638"/>
    <w:rsid w:val="009A1317"/>
    <w:rsid w:val="009A4FE3"/>
    <w:rsid w:val="009B2B1D"/>
    <w:rsid w:val="009E6EC2"/>
    <w:rsid w:val="009F1FEF"/>
    <w:rsid w:val="009F7A88"/>
    <w:rsid w:val="00A04D14"/>
    <w:rsid w:val="00A113AA"/>
    <w:rsid w:val="00A37FDF"/>
    <w:rsid w:val="00A64A89"/>
    <w:rsid w:val="00B07EB2"/>
    <w:rsid w:val="00B140A6"/>
    <w:rsid w:val="00B562F9"/>
    <w:rsid w:val="00BB1C32"/>
    <w:rsid w:val="00BC6A1E"/>
    <w:rsid w:val="00BE393E"/>
    <w:rsid w:val="00BE3FE2"/>
    <w:rsid w:val="00C01D4C"/>
    <w:rsid w:val="00C32804"/>
    <w:rsid w:val="00C538BB"/>
    <w:rsid w:val="00C82592"/>
    <w:rsid w:val="00CA4D6A"/>
    <w:rsid w:val="00CF16B0"/>
    <w:rsid w:val="00CF4398"/>
    <w:rsid w:val="00D00F36"/>
    <w:rsid w:val="00D32031"/>
    <w:rsid w:val="00D9781D"/>
    <w:rsid w:val="00E15439"/>
    <w:rsid w:val="00E236F8"/>
    <w:rsid w:val="00E6456B"/>
    <w:rsid w:val="00E717E3"/>
    <w:rsid w:val="00EA7B1B"/>
    <w:rsid w:val="00ED711A"/>
    <w:rsid w:val="00EE07AB"/>
    <w:rsid w:val="00EF105E"/>
    <w:rsid w:val="00F3554C"/>
    <w:rsid w:val="00F92B9B"/>
    <w:rsid w:val="00F97486"/>
    <w:rsid w:val="00FB7F9D"/>
    <w:rsid w:val="00FC6687"/>
    <w:rsid w:val="00FD62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CAA56F8C-D958-4338-9F53-88096CC3BD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562F9"/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FC668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freebirdformviewerviewitemsitemrequiredasterisk">
    <w:name w:val="freebirdformviewerviewitemsitemrequiredasterisk"/>
    <w:basedOn w:val="Fontepargpadro"/>
    <w:rsid w:val="00C01D4C"/>
  </w:style>
  <w:style w:type="character" w:customStyle="1" w:styleId="docssharedwiztogglelabeledlabeltext">
    <w:name w:val="docssharedwiztogglelabeledlabeltext"/>
    <w:basedOn w:val="Fontepargpadro"/>
    <w:rsid w:val="00C01D4C"/>
  </w:style>
  <w:style w:type="character" w:styleId="Hyperlink">
    <w:name w:val="Hyperlink"/>
    <w:basedOn w:val="Fontepargpadro"/>
    <w:uiPriority w:val="99"/>
    <w:unhideWhenUsed/>
    <w:rsid w:val="00C01D4C"/>
    <w:rPr>
      <w:color w:val="0000FF" w:themeColor="hyperlink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583B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583B3B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583B3B"/>
    <w:pPr>
      <w:ind w:left="720"/>
      <w:contextualSpacing/>
    </w:pPr>
  </w:style>
  <w:style w:type="character" w:styleId="TextodoEspaoReservado">
    <w:name w:val="Placeholder Text"/>
    <w:basedOn w:val="Fontepargpadro"/>
    <w:uiPriority w:val="99"/>
    <w:semiHidden/>
    <w:rsid w:val="005C7E26"/>
    <w:rPr>
      <w:color w:val="808080"/>
    </w:rPr>
  </w:style>
  <w:style w:type="character" w:customStyle="1" w:styleId="Ttulo2Char">
    <w:name w:val="Título 2 Char"/>
    <w:basedOn w:val="Fontepargpadro"/>
    <w:link w:val="Ttulo2"/>
    <w:uiPriority w:val="9"/>
    <w:rsid w:val="00FC6687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Estilo1">
    <w:name w:val="Estilo1"/>
    <w:basedOn w:val="Fontepargpadro"/>
    <w:uiPriority w:val="1"/>
    <w:rsid w:val="0033150D"/>
    <w:rPr>
      <w:rFonts w:asciiTheme="majorHAnsi" w:hAnsiTheme="majorHAnsi"/>
      <w:sz w:val="20"/>
      <w:bdr w:val="single" w:sz="8" w:space="0" w:color="DBE5F1" w:themeColor="accent1" w:themeTint="33"/>
    </w:rPr>
  </w:style>
  <w:style w:type="character" w:styleId="nfaseIntensa">
    <w:name w:val="Intense Emphasis"/>
    <w:basedOn w:val="Fontepargpadro"/>
    <w:uiPriority w:val="21"/>
    <w:qFormat/>
    <w:rsid w:val="00204576"/>
    <w:rPr>
      <w:i/>
      <w:iCs/>
      <w:color w:val="4F81BD" w:themeColor="accent1"/>
    </w:rPr>
  </w:style>
  <w:style w:type="paragraph" w:styleId="Subttulo">
    <w:name w:val="Subtitle"/>
    <w:basedOn w:val="Normal"/>
    <w:next w:val="Normal"/>
    <w:link w:val="SubttuloChar"/>
    <w:uiPriority w:val="11"/>
    <w:qFormat/>
    <w:rsid w:val="00204576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SubttuloChar">
    <w:name w:val="Subtítulo Char"/>
    <w:basedOn w:val="Fontepargpadro"/>
    <w:link w:val="Subttulo"/>
    <w:uiPriority w:val="11"/>
    <w:rsid w:val="00204576"/>
    <w:rPr>
      <w:rFonts w:eastAsiaTheme="minorEastAsia"/>
      <w:color w:val="5A5A5A" w:themeColor="text1" w:themeTint="A5"/>
      <w:spacing w:val="15"/>
    </w:rPr>
  </w:style>
  <w:style w:type="paragraph" w:styleId="Cabealho">
    <w:name w:val="header"/>
    <w:basedOn w:val="Normal"/>
    <w:link w:val="CabealhoChar"/>
    <w:uiPriority w:val="99"/>
    <w:unhideWhenUsed/>
    <w:rsid w:val="005D014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5D0143"/>
  </w:style>
  <w:style w:type="paragraph" w:styleId="Rodap">
    <w:name w:val="footer"/>
    <w:basedOn w:val="Normal"/>
    <w:link w:val="RodapChar"/>
    <w:uiPriority w:val="99"/>
    <w:unhideWhenUsed/>
    <w:rsid w:val="005D014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5D0143"/>
  </w:style>
  <w:style w:type="table" w:styleId="Tabelacomgrade">
    <w:name w:val="Table Grid"/>
    <w:basedOn w:val="Tabelanormal"/>
    <w:uiPriority w:val="59"/>
    <w:rsid w:val="00FB7F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738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353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224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4158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9726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629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09629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61839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01649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8433542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0384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347294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75566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17615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91963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2700115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49752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4216072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1968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924211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612672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1792696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23519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3307920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09564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81641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95405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8300515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09143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416811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11358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80550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179453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8511479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92017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4531311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9127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58391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001047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3857619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24395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4815769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43393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07567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7994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8256349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94210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953910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47969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65952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26147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8304387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61363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488593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6302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421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32491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68166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96651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4167507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00297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636666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73720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6707892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77381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2814966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2881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33401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64648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0223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2644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50130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32954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755920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636094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630561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517152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022993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18972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40807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165962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069709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863885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244284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650561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191485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088405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817330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943788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13842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379024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406494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984545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203630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342014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32859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888700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947416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35259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930177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066321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9898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865744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466879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524608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826698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89607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018871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136053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739167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33726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581137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302191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310374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205003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336964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562005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017541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523118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326573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981777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479393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283554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830463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383457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605407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289669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090537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501983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004641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340529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415440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976279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526375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878370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469346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304593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94286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435476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109928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839258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263828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320213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599906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002170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05670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678410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776501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855703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095770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368429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827809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472583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983750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081663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71346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70446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157933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929541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816306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380191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78523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27182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783905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406003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131054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336208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008236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094863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99567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581814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450589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24740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5490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654531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450165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656456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918710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59013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439846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45724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777589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906646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751608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916830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426878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820789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003067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959500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85527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568748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499974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308303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431554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827470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406244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94991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386487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705837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147884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947931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961268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101149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415154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30686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797866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277855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199836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700443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547133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132574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67091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913472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590916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381794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857141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30454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585440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796882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83630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384923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868768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241403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883991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2021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388321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798782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71632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879945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15302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255874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472271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066533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235996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918521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749592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28463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464270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581409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022746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7541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930714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323399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623557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769853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104753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980556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365833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995697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657442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630010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676650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72572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457512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462695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378360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122570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76984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111883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833465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253630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065407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086376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768754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869863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939690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44115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422678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5468446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54143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0788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20914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3655219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88606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3241708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62645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38446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18418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9922503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44885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263628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98927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114291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558052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385222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4321255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031629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5600199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084034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18870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208163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059238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215661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9680436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5245197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9341659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289679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649894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94847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722829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462415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3659650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9254057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941373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30233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86641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309815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0623704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2623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37921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7532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97117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038247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1307072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79188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673763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37467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25357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01267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77526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0626789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0599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415887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18011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354749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565133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628728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863600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2376396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4475804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079903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83916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71333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633297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15686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369185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220885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8157578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559859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042015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283585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804232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153020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853010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143072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8620129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59834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03522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78550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9748759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98039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7840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29110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022715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3545052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59577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61906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566051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525264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390998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084711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714718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652922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9633418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008898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861491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3745464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881623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666220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636096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514467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485603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2404019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758498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382495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6091632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35081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6985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157796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242682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382294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81970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1928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815677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4255701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511765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65592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18349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991442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661355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46090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43383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63701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582523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5757015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1424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013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378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3670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804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32619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93888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63815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290073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8360739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94402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084530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05995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20623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65162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9010962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60675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442830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1719438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496783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928948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856265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02517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376350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4380672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335746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286849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3957342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837844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079599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607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667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6378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9307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6911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89540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57453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3771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63247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5156544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39427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0062489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0188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14744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75273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8851419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39783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0501104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41502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69671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04732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3011529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25126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1748838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78033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26695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937089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5039831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62709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031733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6232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75140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765896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684013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1293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324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147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9260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5260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1647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030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86146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87955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95161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9515425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94771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7932041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19467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3497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05816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6506689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18339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9151601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70604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21324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714551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2891719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71382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0655167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19972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6370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87297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7712004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4632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4411454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56130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03012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566854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914394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81892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7044025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07086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57540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273804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9618421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7264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7665352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55957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4813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0217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4424581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56778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0066396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66045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16179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49434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2283473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59034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117718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6403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6488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14464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38508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2632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725120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90135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22928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240423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4720172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0822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3743084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4701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00259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001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4107355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71925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08410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96325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687599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596822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594504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262859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864165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503953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27743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31229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798651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321468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793874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568548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891495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840579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42035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348324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622924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540302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468592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702919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824504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029846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29459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402882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822587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5988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952365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338341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564390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81902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951432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427674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906068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141380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726003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28682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00350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547019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308552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131631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772469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51291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967815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343730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438351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664362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38858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731476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17739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495536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782613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449230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176006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098095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668927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580517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291964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808874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560238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54227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249852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385560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541939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90299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080048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381920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689085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917512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751359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000695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939549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293221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101906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914050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917863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83070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287881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09721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156472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401615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174163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008261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448640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622194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624201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865634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838089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67252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274561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046063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889211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347253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933135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616439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8036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68464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521340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68705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095350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013833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428899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399080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992041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10512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868589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59449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95185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665025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049664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476277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242407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943740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486780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089018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422622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780751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999728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148402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433941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359810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515941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251250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915038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68695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965321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766061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712200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668139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65629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384564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20645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883437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129377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172391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483562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810404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569785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728545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030168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719958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171996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587364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686590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827111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666128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944726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963373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280706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496099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341462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352321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885538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147085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664014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09261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642063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859849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482665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293162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574366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502198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260894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04772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764403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280583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55781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58285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950955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226445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183020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958290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822078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447401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454958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506423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537826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68260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014884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015071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069509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327386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97017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849130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785437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931140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684672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844527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936994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391087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809571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2745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152728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293464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045715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688587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6330270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40068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87817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76332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793740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5730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767220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3634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77208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89908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2214103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55238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123236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359731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550729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52441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162525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2948263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6504381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5425467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43728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517899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127303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09303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440474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049438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989853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5708484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277460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50285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422127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607160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394928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7620186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596137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1941518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39126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9256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040903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8177676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23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32134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009841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504997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245538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7348209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437541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60482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406369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6565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5419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028406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7964119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91632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87729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93502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887359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792262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131103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204174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977067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4771112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863981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486070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361370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804752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12227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043040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6383738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430275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519002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012020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427363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570549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075091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741662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150533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9624133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11200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3356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08374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2089543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903132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97932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01549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48391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21317781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9623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641833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79382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681048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594604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8400794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167179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7135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6062339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424389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439095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4410696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0279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571181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5143928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70241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353942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5291794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22747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492444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8216274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1574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00384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820460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3307862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736350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65112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26452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08357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9935598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86896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96084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30024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961135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2208232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796365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82115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73678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46171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326176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L:\AMBIENTA&#199;&#195;O%202018\9%20-%20CONGRESSOS%20E%20SEMIN&#193;RIOS\PREMIO%20PRATICAS%20AMBIENTAIS\Formul&#225;rio%20Premio2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5E99A9-7B17-4AB8-91A1-3419C21C2D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Formulário Premio2</Template>
  <TotalTime>1</TotalTime>
  <Pages>8</Pages>
  <Words>968</Words>
  <Characters>5230</Characters>
  <Application>Microsoft Office Word</Application>
  <DocSecurity>8</DocSecurity>
  <Lines>43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Ana Paula Aleixo Alves</dc:creator>
  <cp:lastModifiedBy>André Luis Ruas</cp:lastModifiedBy>
  <cp:revision>2</cp:revision>
  <dcterms:created xsi:type="dcterms:W3CDTF">2018-03-12T19:24:00Z</dcterms:created>
  <dcterms:modified xsi:type="dcterms:W3CDTF">2018-03-12T19:24:00Z</dcterms:modified>
</cp:coreProperties>
</file>